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ACB7D2" w14:textId="77777777" w:rsidR="007A6DFB" w:rsidRPr="007A6DFB" w:rsidRDefault="007A6DFB" w:rsidP="007A6DFB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7A6DF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014BE24" w14:textId="77777777" w:rsidR="007A6DFB" w:rsidRPr="007A6DFB" w:rsidRDefault="007A6DFB" w:rsidP="007A6DF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A6DF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6CF5686" w14:textId="77777777" w:rsidR="007A6DFB" w:rsidRPr="007A6DFB" w:rsidRDefault="007A6DFB" w:rsidP="007A6DF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A6DF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3B373ECD" w14:textId="77777777" w:rsidR="007A6DFB" w:rsidRPr="007A6DFB" w:rsidRDefault="007A6DFB" w:rsidP="007A6DF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A6DFB">
        <w:rPr>
          <w:rFonts w:ascii="Corbel" w:hAnsi="Corbel"/>
          <w:i/>
          <w:sz w:val="20"/>
          <w:szCs w:val="20"/>
          <w:lang w:eastAsia="ar-SA"/>
        </w:rPr>
        <w:t>(skrajne daty</w:t>
      </w:r>
      <w:r w:rsidRPr="007A6DFB">
        <w:rPr>
          <w:rFonts w:ascii="Corbel" w:hAnsi="Corbel"/>
          <w:sz w:val="20"/>
          <w:szCs w:val="20"/>
          <w:lang w:eastAsia="ar-SA"/>
        </w:rPr>
        <w:t>)</w:t>
      </w:r>
    </w:p>
    <w:p w14:paraId="2B6473AD" w14:textId="77777777" w:rsidR="007A6DFB" w:rsidRPr="007A6DFB" w:rsidRDefault="007A6DFB" w:rsidP="007A6DF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A6DFB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672A6659" w14:textId="77777777" w:rsidR="0085747A" w:rsidRPr="00CF2CF0" w:rsidRDefault="0085747A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6E7FD4" w14:textId="77777777" w:rsidR="0085747A" w:rsidRPr="00CF2CF0" w:rsidRDefault="0071620A" w:rsidP="009C54AE">
      <w:pPr>
        <w:pStyle w:val="Punktygwne"/>
        <w:spacing w:before="0" w:after="0"/>
        <w:rPr>
          <w:color w:val="0070C0"/>
          <w:szCs w:val="24"/>
        </w:rPr>
      </w:pPr>
      <w:r w:rsidRPr="00CF2CF0">
        <w:rPr>
          <w:szCs w:val="24"/>
        </w:rPr>
        <w:t xml:space="preserve">1. </w:t>
      </w:r>
      <w:r w:rsidR="0085747A" w:rsidRPr="00CF2CF0">
        <w:rPr>
          <w:szCs w:val="24"/>
        </w:rPr>
        <w:t xml:space="preserve">Podstawowe </w:t>
      </w:r>
      <w:r w:rsidR="00445970" w:rsidRPr="00CF2CF0">
        <w:rPr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41EF7" w:rsidRPr="00CF2CF0" w14:paraId="47EB60A9" w14:textId="77777777" w:rsidTr="32570CF7">
        <w:tc>
          <w:tcPr>
            <w:tcW w:w="2694" w:type="dxa"/>
            <w:vAlign w:val="center"/>
          </w:tcPr>
          <w:p w14:paraId="59701564" w14:textId="77777777" w:rsidR="00D41EF7" w:rsidRPr="00CF2CF0" w:rsidRDefault="00D41EF7" w:rsidP="00D41EF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1D9293A" w14:textId="77777777" w:rsidR="00D41EF7" w:rsidRPr="00CF2CF0" w:rsidRDefault="00D41EF7" w:rsidP="00D41EF7">
            <w:pPr>
              <w:spacing w:before="40" w:after="40"/>
              <w:rPr>
                <w:rFonts w:ascii="Times New Roman" w:hAnsi="Times New Roman"/>
                <w:bCs/>
              </w:rPr>
            </w:pPr>
            <w:r w:rsidRPr="00CF2CF0">
              <w:rPr>
                <w:rFonts w:ascii="Times New Roman" w:hAnsi="Times New Roman"/>
                <w:bCs/>
              </w:rPr>
              <w:t>Agencje wyspecjalizowane UE</w:t>
            </w:r>
          </w:p>
        </w:tc>
      </w:tr>
      <w:tr w:rsidR="0085747A" w:rsidRPr="00CF2CF0" w14:paraId="371D2397" w14:textId="77777777" w:rsidTr="32570CF7">
        <w:tc>
          <w:tcPr>
            <w:tcW w:w="2694" w:type="dxa"/>
            <w:vAlign w:val="center"/>
          </w:tcPr>
          <w:p w14:paraId="4CA29152" w14:textId="77777777" w:rsidR="0085747A" w:rsidRPr="00CF2CF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Kod przedmiotu</w:t>
            </w:r>
            <w:r w:rsidR="0085747A" w:rsidRPr="00CF2CF0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7507071" w14:textId="77777777" w:rsidR="0085747A" w:rsidRPr="00CF2CF0" w:rsidRDefault="00D41EF7" w:rsidP="1283E673">
            <w:pPr>
              <w:pStyle w:val="Odpowiedzi"/>
              <w:spacing w:before="100" w:beforeAutospacing="1" w:after="100" w:afterAutospacing="1"/>
              <w:rPr>
                <w:b w:val="0"/>
                <w:bCs/>
              </w:rPr>
            </w:pPr>
            <w:r w:rsidRPr="00CF2CF0">
              <w:rPr>
                <w:b w:val="0"/>
                <w:sz w:val="22"/>
              </w:rPr>
              <w:t>A2SO41</w:t>
            </w:r>
          </w:p>
        </w:tc>
      </w:tr>
      <w:tr w:rsidR="0085747A" w:rsidRPr="00CF2CF0" w14:paraId="5C0172EC" w14:textId="77777777" w:rsidTr="32570CF7">
        <w:tc>
          <w:tcPr>
            <w:tcW w:w="2694" w:type="dxa"/>
            <w:vAlign w:val="center"/>
          </w:tcPr>
          <w:p w14:paraId="249A5C16" w14:textId="77777777" w:rsidR="0085747A" w:rsidRPr="00CF2CF0" w:rsidRDefault="0085747A" w:rsidP="00EA4832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nazwa</w:t>
            </w:r>
            <w:r w:rsidR="00C05F44" w:rsidRPr="00CF2CF0">
              <w:rPr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1283E673" w:rsidRPr="00CF2CF0" w:rsidRDefault="1283E673" w:rsidP="1283E673">
            <w:pPr>
              <w:spacing w:before="40" w:after="40"/>
              <w:rPr>
                <w:rFonts w:ascii="Times New Roman" w:hAnsi="Times New Roman"/>
              </w:rPr>
            </w:pPr>
            <w:r w:rsidRPr="00CF2CF0">
              <w:rPr>
                <w:rFonts w:ascii="Times New Roman" w:eastAsia="Corbel" w:hAnsi="Times New Roman"/>
                <w:color w:val="000000"/>
              </w:rPr>
              <w:t>Kolegium Nauk Społecznych</w:t>
            </w:r>
          </w:p>
        </w:tc>
      </w:tr>
      <w:tr w:rsidR="0085747A" w:rsidRPr="00CF2CF0" w14:paraId="3D796BD9" w14:textId="77777777" w:rsidTr="32570CF7">
        <w:tc>
          <w:tcPr>
            <w:tcW w:w="2694" w:type="dxa"/>
            <w:vAlign w:val="center"/>
          </w:tcPr>
          <w:p w14:paraId="0A39E105" w14:textId="77777777" w:rsidR="0085747A" w:rsidRPr="00CF2C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CD2E7DC" w14:textId="77777777" w:rsidR="1283E673" w:rsidRPr="00CF2CF0" w:rsidRDefault="1283E673" w:rsidP="1283E673">
            <w:pPr>
              <w:spacing w:before="40" w:after="40"/>
              <w:rPr>
                <w:rFonts w:ascii="Times New Roman" w:hAnsi="Times New Roman"/>
              </w:rPr>
            </w:pPr>
            <w:r w:rsidRPr="00CF2CF0">
              <w:rPr>
                <w:rFonts w:ascii="Times New Roman" w:eastAsia="Corbel" w:hAnsi="Times New Roman"/>
                <w:color w:val="000000"/>
              </w:rPr>
              <w:t>Zakład Prawa Międzynarodowego i Prawa Europejskiego Instytut Nauk Prawnych</w:t>
            </w:r>
          </w:p>
        </w:tc>
      </w:tr>
      <w:tr w:rsidR="0085747A" w:rsidRPr="00CF2CF0" w14:paraId="3CB95E45" w14:textId="77777777" w:rsidTr="32570CF7">
        <w:tc>
          <w:tcPr>
            <w:tcW w:w="2694" w:type="dxa"/>
            <w:vAlign w:val="center"/>
          </w:tcPr>
          <w:p w14:paraId="4B835047" w14:textId="77777777" w:rsidR="0085747A" w:rsidRPr="00CF2C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85747A" w:rsidRPr="00CF2CF0" w:rsidRDefault="29C9D3C8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F2CF0">
              <w:rPr>
                <w:b w:val="0"/>
                <w:sz w:val="24"/>
                <w:szCs w:val="24"/>
              </w:rPr>
              <w:t>Administracja</w:t>
            </w:r>
          </w:p>
        </w:tc>
      </w:tr>
      <w:tr w:rsidR="0085747A" w:rsidRPr="00CF2CF0" w14:paraId="72A44507" w14:textId="77777777" w:rsidTr="32570CF7">
        <w:tc>
          <w:tcPr>
            <w:tcW w:w="2694" w:type="dxa"/>
            <w:vAlign w:val="center"/>
          </w:tcPr>
          <w:p w14:paraId="448A1CED" w14:textId="77777777" w:rsidR="0085747A" w:rsidRPr="00CF2CF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5360FB8" w14:textId="77777777" w:rsidR="0085747A" w:rsidRPr="00CF2CF0" w:rsidRDefault="00D41EF7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F2CF0">
              <w:rPr>
                <w:b w:val="0"/>
                <w:color w:val="auto"/>
                <w:sz w:val="22"/>
              </w:rPr>
              <w:t>Studia II stopnia</w:t>
            </w:r>
          </w:p>
        </w:tc>
      </w:tr>
      <w:tr w:rsidR="0085747A" w:rsidRPr="00CF2CF0" w14:paraId="3A488BE5" w14:textId="77777777" w:rsidTr="32570CF7">
        <w:tc>
          <w:tcPr>
            <w:tcW w:w="2694" w:type="dxa"/>
            <w:vAlign w:val="center"/>
          </w:tcPr>
          <w:p w14:paraId="04C0481C" w14:textId="77777777" w:rsidR="0085747A" w:rsidRPr="00CF2C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CF2CF0" w:rsidRDefault="62082295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F2CF0">
              <w:rPr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CF2CF0" w14:paraId="18E4151E" w14:textId="77777777" w:rsidTr="32570CF7">
        <w:tc>
          <w:tcPr>
            <w:tcW w:w="2694" w:type="dxa"/>
            <w:vAlign w:val="center"/>
          </w:tcPr>
          <w:p w14:paraId="7C3992E0" w14:textId="77777777" w:rsidR="0085747A" w:rsidRPr="00CF2C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CF2CF0" w:rsidRDefault="00B762EC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F2CF0">
              <w:rPr>
                <w:b w:val="0"/>
                <w:sz w:val="24"/>
                <w:szCs w:val="24"/>
              </w:rPr>
              <w:t>Nies</w:t>
            </w:r>
            <w:r w:rsidR="7F26765B" w:rsidRPr="00CF2CF0">
              <w:rPr>
                <w:b w:val="0"/>
                <w:sz w:val="24"/>
                <w:szCs w:val="24"/>
              </w:rPr>
              <w:t>tacjonarne</w:t>
            </w:r>
          </w:p>
        </w:tc>
      </w:tr>
      <w:tr w:rsidR="00D41EF7" w:rsidRPr="00CF2CF0" w14:paraId="3CA2651D" w14:textId="77777777" w:rsidTr="32570CF7">
        <w:tc>
          <w:tcPr>
            <w:tcW w:w="2694" w:type="dxa"/>
            <w:vAlign w:val="center"/>
          </w:tcPr>
          <w:p w14:paraId="47AAF248" w14:textId="77777777" w:rsidR="00D41EF7" w:rsidRPr="00CF2CF0" w:rsidRDefault="00D41EF7" w:rsidP="00D41EF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6704B3A" w14:textId="77777777" w:rsidR="00D41EF7" w:rsidRPr="00CF2CF0" w:rsidRDefault="00D41EF7" w:rsidP="00D41EF7">
            <w:pPr>
              <w:spacing w:before="40" w:after="40"/>
              <w:rPr>
                <w:rFonts w:ascii="Times New Roman" w:hAnsi="Times New Roman"/>
                <w:bCs/>
              </w:rPr>
            </w:pPr>
            <w:r w:rsidRPr="00CF2CF0">
              <w:rPr>
                <w:rFonts w:ascii="Times New Roman" w:hAnsi="Times New Roman"/>
                <w:bCs/>
              </w:rPr>
              <w:t>Rok II, semestr IV</w:t>
            </w:r>
          </w:p>
        </w:tc>
      </w:tr>
      <w:tr w:rsidR="0085747A" w:rsidRPr="00CF2CF0" w14:paraId="2724D578" w14:textId="77777777" w:rsidTr="32570CF7">
        <w:tc>
          <w:tcPr>
            <w:tcW w:w="2694" w:type="dxa"/>
            <w:vAlign w:val="center"/>
          </w:tcPr>
          <w:p w14:paraId="5863A118" w14:textId="77777777" w:rsidR="0085747A" w:rsidRPr="00CF2C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85747A" w:rsidRPr="00CF2CF0" w:rsidRDefault="00D41EF7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F2CF0">
              <w:rPr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CF2CF0" w14:paraId="26EB6C12" w14:textId="77777777" w:rsidTr="32570CF7">
        <w:tc>
          <w:tcPr>
            <w:tcW w:w="2694" w:type="dxa"/>
            <w:vAlign w:val="center"/>
          </w:tcPr>
          <w:p w14:paraId="13A990D4" w14:textId="77777777" w:rsidR="00923D7D" w:rsidRPr="00CF2CF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CF2CF0" w:rsidRDefault="170F9C99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F2CF0">
              <w:rPr>
                <w:b w:val="0"/>
                <w:sz w:val="24"/>
                <w:szCs w:val="24"/>
              </w:rPr>
              <w:t>Polski</w:t>
            </w:r>
          </w:p>
        </w:tc>
      </w:tr>
      <w:tr w:rsidR="0085747A" w:rsidRPr="00CF2CF0" w14:paraId="208A630D" w14:textId="77777777" w:rsidTr="32570CF7">
        <w:tc>
          <w:tcPr>
            <w:tcW w:w="2694" w:type="dxa"/>
            <w:vAlign w:val="center"/>
          </w:tcPr>
          <w:p w14:paraId="69C2AF6E" w14:textId="77777777" w:rsidR="0085747A" w:rsidRPr="00CF2C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E190CB" w14:textId="77777777" w:rsidR="0085747A" w:rsidRPr="00CF2CF0" w:rsidRDefault="314D5165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F2CF0">
              <w:rPr>
                <w:b w:val="0"/>
                <w:sz w:val="24"/>
                <w:szCs w:val="24"/>
              </w:rPr>
              <w:t>Dr hab. L. Brodowski, prof. UR</w:t>
            </w:r>
          </w:p>
        </w:tc>
      </w:tr>
      <w:tr w:rsidR="0085747A" w:rsidRPr="00CF2CF0" w14:paraId="46CA5587" w14:textId="77777777" w:rsidTr="32570CF7">
        <w:tc>
          <w:tcPr>
            <w:tcW w:w="2694" w:type="dxa"/>
            <w:vAlign w:val="center"/>
          </w:tcPr>
          <w:p w14:paraId="471FE442" w14:textId="77777777" w:rsidR="0085747A" w:rsidRPr="00CF2C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F2CF0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EA7804" w14:textId="39980E9C" w:rsidR="0085747A" w:rsidRPr="00CF2CF0" w:rsidRDefault="602D3E2F" w:rsidP="32570CF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32570CF7">
              <w:rPr>
                <w:b w:val="0"/>
                <w:sz w:val="24"/>
                <w:szCs w:val="24"/>
              </w:rPr>
              <w:t xml:space="preserve">Dr hab. L. Brodowski, prof. UR, </w:t>
            </w:r>
            <w:r w:rsidR="6A22B57D" w:rsidRPr="32570CF7">
              <w:rPr>
                <w:b w:val="0"/>
                <w:sz w:val="24"/>
                <w:szCs w:val="24"/>
              </w:rPr>
              <w:t xml:space="preserve">Dr hab. D. Kuźniar, prof. UR, </w:t>
            </w:r>
          </w:p>
          <w:p w14:paraId="5C6F3AFF" w14:textId="1F9BE630" w:rsidR="0085747A" w:rsidRPr="00CF2CF0" w:rsidRDefault="6A22B57D" w:rsidP="32570CF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32570CF7">
              <w:rPr>
                <w:b w:val="0"/>
                <w:sz w:val="24"/>
                <w:szCs w:val="24"/>
              </w:rPr>
              <w:t>dr A. Marcisz-Dynia, dr S. Kubas, mgr M. Podraza</w:t>
            </w:r>
          </w:p>
        </w:tc>
      </w:tr>
    </w:tbl>
    <w:p w14:paraId="57A64E18" w14:textId="3C1F243E" w:rsidR="0085747A" w:rsidRPr="00CF2CF0" w:rsidRDefault="0085747A" w:rsidP="32570CF7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32570CF7">
        <w:rPr>
          <w:sz w:val="24"/>
          <w:szCs w:val="24"/>
        </w:rPr>
        <w:t xml:space="preserve">* </w:t>
      </w:r>
      <w:r w:rsidRPr="32570CF7">
        <w:rPr>
          <w:i/>
          <w:iCs/>
          <w:sz w:val="24"/>
          <w:szCs w:val="24"/>
        </w:rPr>
        <w:t>-</w:t>
      </w:r>
      <w:r w:rsidR="3A8338D4" w:rsidRPr="32570CF7">
        <w:rPr>
          <w:i/>
          <w:iCs/>
          <w:sz w:val="24"/>
          <w:szCs w:val="24"/>
        </w:rPr>
        <w:t xml:space="preserve"> </w:t>
      </w:r>
      <w:r w:rsidR="00B90885" w:rsidRPr="32570CF7">
        <w:rPr>
          <w:b w:val="0"/>
          <w:i/>
          <w:iCs/>
          <w:sz w:val="24"/>
          <w:szCs w:val="24"/>
        </w:rPr>
        <w:t>opcjonalni</w:t>
      </w:r>
      <w:r w:rsidR="00B90885" w:rsidRPr="32570CF7">
        <w:rPr>
          <w:b w:val="0"/>
          <w:sz w:val="24"/>
          <w:szCs w:val="24"/>
        </w:rPr>
        <w:t>e,</w:t>
      </w:r>
      <w:r w:rsidRPr="32570CF7">
        <w:rPr>
          <w:i/>
          <w:iCs/>
          <w:sz w:val="24"/>
          <w:szCs w:val="24"/>
        </w:rPr>
        <w:t xml:space="preserve"> </w:t>
      </w:r>
      <w:r w:rsidRPr="32570CF7">
        <w:rPr>
          <w:b w:val="0"/>
          <w:i/>
          <w:iCs/>
          <w:sz w:val="24"/>
          <w:szCs w:val="24"/>
        </w:rPr>
        <w:t xml:space="preserve">zgodnie z ustaleniami </w:t>
      </w:r>
      <w:r w:rsidR="00B90885" w:rsidRPr="32570CF7">
        <w:rPr>
          <w:b w:val="0"/>
          <w:i/>
          <w:iCs/>
          <w:sz w:val="24"/>
          <w:szCs w:val="24"/>
        </w:rPr>
        <w:t>w Jednostce</w:t>
      </w:r>
    </w:p>
    <w:p w14:paraId="7E0A0F74" w14:textId="77777777" w:rsidR="0085747A" w:rsidRPr="00CF2CF0" w:rsidRDefault="0085747A" w:rsidP="009C54AE">
      <w:pPr>
        <w:pStyle w:val="Podpunkty"/>
        <w:ind w:left="284"/>
        <w:rPr>
          <w:sz w:val="24"/>
          <w:szCs w:val="24"/>
        </w:rPr>
      </w:pPr>
      <w:r w:rsidRPr="00CF2CF0">
        <w:rPr>
          <w:sz w:val="24"/>
          <w:szCs w:val="24"/>
        </w:rPr>
        <w:t>1.</w:t>
      </w:r>
      <w:r w:rsidR="00E22FBC" w:rsidRPr="00CF2CF0">
        <w:rPr>
          <w:sz w:val="24"/>
          <w:szCs w:val="24"/>
        </w:rPr>
        <w:t>1</w:t>
      </w:r>
      <w:r w:rsidRPr="00CF2CF0">
        <w:rPr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CF2CF0" w:rsidRDefault="00923D7D" w:rsidP="009C54AE">
      <w:pPr>
        <w:pStyle w:val="Podpunkty"/>
        <w:ind w:left="0"/>
        <w:rPr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896"/>
        <w:gridCol w:w="758"/>
        <w:gridCol w:w="919"/>
        <w:gridCol w:w="719"/>
        <w:gridCol w:w="799"/>
        <w:gridCol w:w="717"/>
        <w:gridCol w:w="919"/>
        <w:gridCol w:w="1149"/>
        <w:gridCol w:w="1403"/>
      </w:tblGrid>
      <w:tr w:rsidR="00015B8F" w:rsidRPr="00CF2CF0" w14:paraId="4A00F406" w14:textId="77777777" w:rsidTr="32570CF7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3F33" w14:textId="26E938BB" w:rsidR="00015B8F" w:rsidRPr="00CF2CF0" w:rsidRDefault="00015B8F" w:rsidP="009C54AE">
            <w:pPr>
              <w:pStyle w:val="Nagwkitablic"/>
              <w:spacing w:line="240" w:lineRule="auto"/>
              <w:jc w:val="center"/>
            </w:pPr>
            <w:r>
              <w:t>Semestr</w:t>
            </w:r>
            <w:r w:rsidR="002B5EA0">
              <w:t>(</w:t>
            </w:r>
            <w:r w:rsidR="00363F78"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CF2CF0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CF2CF0">
              <w:rPr>
                <w:szCs w:val="24"/>
              </w:rPr>
              <w:t>Wykł</w:t>
            </w:r>
            <w:proofErr w:type="spellEnd"/>
            <w:r w:rsidRPr="00CF2CF0">
              <w:rPr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CF2CF0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F2CF0">
              <w:rPr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CF2CF0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CF2CF0">
              <w:rPr>
                <w:szCs w:val="24"/>
              </w:rPr>
              <w:t>Konw</w:t>
            </w:r>
            <w:proofErr w:type="spellEnd"/>
            <w:r w:rsidRPr="00CF2CF0">
              <w:rPr>
                <w:szCs w:val="24"/>
              </w:rPr>
              <w:t>.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CF2CF0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F2CF0">
              <w:rPr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CF2CF0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CF2CF0">
              <w:rPr>
                <w:szCs w:val="24"/>
              </w:rPr>
              <w:t>Sem</w:t>
            </w:r>
            <w:proofErr w:type="spellEnd"/>
            <w:r w:rsidRPr="00CF2CF0">
              <w:rPr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CF2CF0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F2CF0">
              <w:rPr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CF2CF0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CF2CF0">
              <w:rPr>
                <w:szCs w:val="24"/>
              </w:rPr>
              <w:t>Prakt</w:t>
            </w:r>
            <w:proofErr w:type="spellEnd"/>
            <w:r w:rsidRPr="00CF2CF0">
              <w:rPr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CF2CF0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F2CF0">
              <w:rPr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CF2CF0" w:rsidRDefault="00015B8F" w:rsidP="009C54AE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CF2CF0">
              <w:rPr>
                <w:b/>
                <w:szCs w:val="24"/>
              </w:rPr>
              <w:t>Liczba pkt</w:t>
            </w:r>
            <w:r w:rsidR="00B90885" w:rsidRPr="00CF2CF0">
              <w:rPr>
                <w:b/>
                <w:szCs w:val="24"/>
              </w:rPr>
              <w:t>.</w:t>
            </w:r>
            <w:r w:rsidRPr="00CF2CF0">
              <w:rPr>
                <w:b/>
                <w:szCs w:val="24"/>
              </w:rPr>
              <w:t xml:space="preserve"> ECTS</w:t>
            </w:r>
          </w:p>
        </w:tc>
      </w:tr>
      <w:tr w:rsidR="00015B8F" w:rsidRPr="00CF2CF0" w14:paraId="54AE8F39" w14:textId="77777777" w:rsidTr="32570CF7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BD8D" w14:textId="77777777" w:rsidR="00015B8F" w:rsidRPr="00CF2CF0" w:rsidRDefault="1C5CF79D" w:rsidP="32570CF7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32570CF7">
              <w:rPr>
                <w:sz w:val="24"/>
                <w:szCs w:val="24"/>
              </w:rPr>
              <w:t>I</w:t>
            </w:r>
            <w:r w:rsidR="00D41EF7" w:rsidRPr="32570CF7">
              <w:rPr>
                <w:sz w:val="24"/>
                <w:szCs w:val="24"/>
              </w:rPr>
              <w:t>V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CF2CF0" w:rsidRDefault="2942A829" w:rsidP="32570CF7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32570CF7">
              <w:rPr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CF2CF0" w:rsidRDefault="00015B8F" w:rsidP="32570CF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CF2CF0" w:rsidRDefault="00015B8F" w:rsidP="32570CF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CF2CF0" w:rsidRDefault="00015B8F" w:rsidP="32570CF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CF2CF0" w:rsidRDefault="00015B8F" w:rsidP="32570CF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CF2CF0" w:rsidRDefault="00015B8F" w:rsidP="32570CF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CF2CF0" w:rsidRDefault="00015B8F" w:rsidP="32570CF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CF2CF0" w:rsidRDefault="00015B8F" w:rsidP="32570CF7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CF2CF0" w:rsidRDefault="1C5CF79D" w:rsidP="32570CF7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32570CF7">
              <w:rPr>
                <w:sz w:val="24"/>
                <w:szCs w:val="24"/>
              </w:rPr>
              <w:t>4</w:t>
            </w:r>
          </w:p>
        </w:tc>
      </w:tr>
    </w:tbl>
    <w:p w14:paraId="1299C43A" w14:textId="77777777" w:rsidR="00923D7D" w:rsidRPr="00CF2CF0" w:rsidRDefault="00923D7D" w:rsidP="009C54AE">
      <w:pPr>
        <w:pStyle w:val="Podpunkty"/>
        <w:ind w:left="0"/>
        <w:rPr>
          <w:b w:val="0"/>
          <w:sz w:val="24"/>
          <w:szCs w:val="24"/>
          <w:lang w:eastAsia="en-US"/>
        </w:rPr>
      </w:pPr>
    </w:p>
    <w:p w14:paraId="7713D631" w14:textId="77777777" w:rsidR="0085747A" w:rsidRPr="00CF2CF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CF2CF0">
        <w:rPr>
          <w:smallCaps w:val="0"/>
          <w:szCs w:val="24"/>
        </w:rPr>
        <w:t>1.</w:t>
      </w:r>
      <w:r w:rsidR="00E22FBC" w:rsidRPr="00CF2CF0">
        <w:rPr>
          <w:smallCaps w:val="0"/>
          <w:szCs w:val="24"/>
        </w:rPr>
        <w:t>2</w:t>
      </w:r>
      <w:r w:rsidR="00F83B28" w:rsidRPr="00CF2CF0">
        <w:rPr>
          <w:smallCaps w:val="0"/>
          <w:szCs w:val="24"/>
        </w:rPr>
        <w:t>.</w:t>
      </w:r>
      <w:r w:rsidR="00F83B28" w:rsidRPr="00CF2CF0">
        <w:rPr>
          <w:smallCaps w:val="0"/>
          <w:szCs w:val="24"/>
        </w:rPr>
        <w:tab/>
      </w:r>
      <w:r w:rsidRPr="00CF2CF0">
        <w:rPr>
          <w:smallCaps w:val="0"/>
          <w:szCs w:val="24"/>
        </w:rPr>
        <w:t xml:space="preserve">Sposób realizacji zajęć  </w:t>
      </w:r>
    </w:p>
    <w:p w14:paraId="3CFF9D4E" w14:textId="77777777" w:rsidR="007A6DFB" w:rsidRDefault="007A6DFB" w:rsidP="1283E673">
      <w:pPr>
        <w:pStyle w:val="Punktygwne"/>
        <w:spacing w:before="0" w:after="0"/>
        <w:ind w:left="709"/>
        <w:rPr>
          <w:rFonts w:eastAsia="MS Gothic"/>
          <w:b w:val="0"/>
        </w:rPr>
      </w:pPr>
    </w:p>
    <w:p w14:paraId="078CDEFA" w14:textId="47B67051" w:rsidR="0085747A" w:rsidRPr="00CF2CF0" w:rsidRDefault="61E7C5DD" w:rsidP="1283E673">
      <w:pPr>
        <w:pStyle w:val="Punktygwne"/>
        <w:spacing w:before="0" w:after="0"/>
        <w:ind w:left="709"/>
        <w:rPr>
          <w:b w:val="0"/>
          <w:smallCaps w:val="0"/>
        </w:rPr>
      </w:pPr>
      <w:r w:rsidRPr="00CF2CF0">
        <w:rPr>
          <w:rFonts w:eastAsia="MS Gothic"/>
          <w:b w:val="0"/>
        </w:rPr>
        <w:t xml:space="preserve">X </w:t>
      </w:r>
      <w:r w:rsidR="0085747A" w:rsidRPr="00CF2CF0">
        <w:rPr>
          <w:b w:val="0"/>
          <w:smallCaps w:val="0"/>
        </w:rPr>
        <w:t xml:space="preserve">zajęcia w formie tradycyjnej </w:t>
      </w:r>
    </w:p>
    <w:p w14:paraId="67326943" w14:textId="77777777" w:rsidR="0085747A" w:rsidRPr="00CF2CF0" w:rsidRDefault="06BF3D04" w:rsidP="1283E673">
      <w:pPr>
        <w:pStyle w:val="Punktygwne"/>
        <w:spacing w:before="0" w:after="0"/>
        <w:ind w:left="709"/>
        <w:rPr>
          <w:b w:val="0"/>
          <w:smallCaps w:val="0"/>
        </w:rPr>
      </w:pPr>
      <w:r w:rsidRPr="00CF2CF0">
        <w:rPr>
          <w:rFonts w:eastAsia="MS Gothic"/>
          <w:b w:val="0"/>
        </w:rPr>
        <w:t xml:space="preserve">X </w:t>
      </w:r>
      <w:r w:rsidR="0085747A" w:rsidRPr="00CF2CF0">
        <w:rPr>
          <w:b w:val="0"/>
          <w:smallCaps w:val="0"/>
        </w:rPr>
        <w:t>zajęcia realizowane z wykorzystaniem metod i technik kształcenia na odległość</w:t>
      </w:r>
    </w:p>
    <w:p w14:paraId="3461D779" w14:textId="77777777" w:rsidR="0085747A" w:rsidRPr="00CF2CF0" w:rsidRDefault="0085747A" w:rsidP="009C54AE">
      <w:pPr>
        <w:pStyle w:val="Punktygwne"/>
        <w:spacing w:before="0" w:after="0"/>
        <w:rPr>
          <w:smallCaps w:val="0"/>
          <w:szCs w:val="24"/>
        </w:rPr>
      </w:pPr>
    </w:p>
    <w:p w14:paraId="35295C78" w14:textId="6BAEE2AA" w:rsidR="00E22FBC" w:rsidRPr="00CF2CF0" w:rsidRDefault="00E22FBC" w:rsidP="32570CF7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</w:rPr>
      </w:pPr>
      <w:r>
        <w:rPr>
          <w:smallCaps w:val="0"/>
        </w:rPr>
        <w:t xml:space="preserve">1.3 </w:t>
      </w:r>
      <w:r>
        <w:tab/>
      </w:r>
      <w:r>
        <w:rPr>
          <w:smallCaps w:val="0"/>
        </w:rPr>
        <w:t>For</w:t>
      </w:r>
      <w:r w:rsidR="00445970">
        <w:rPr>
          <w:smallCaps w:val="0"/>
        </w:rPr>
        <w:t xml:space="preserve">ma zaliczenia przedmiotu </w:t>
      </w:r>
      <w:r>
        <w:rPr>
          <w:smallCaps w:val="0"/>
        </w:rPr>
        <w:t xml:space="preserve">(z toku) </w:t>
      </w:r>
      <w:r>
        <w:rPr>
          <w:b w:val="0"/>
          <w:smallCaps w:val="0"/>
        </w:rPr>
        <w:t>(egzamin, zaliczenie z oceną, zaliczenie bez oceny)</w:t>
      </w:r>
    </w:p>
    <w:p w14:paraId="3CF2D8B6" w14:textId="77777777" w:rsidR="1283E673" w:rsidRPr="00CF2CF0" w:rsidRDefault="1283E673" w:rsidP="1283E673">
      <w:pPr>
        <w:pStyle w:val="Punktygwne"/>
        <w:tabs>
          <w:tab w:val="left" w:pos="709"/>
        </w:tabs>
        <w:spacing w:before="0" w:after="0"/>
        <w:ind w:left="709" w:hanging="425"/>
        <w:rPr>
          <w:b w:val="0"/>
          <w:smallCaps w:val="0"/>
        </w:rPr>
      </w:pPr>
    </w:p>
    <w:p w14:paraId="48EA859D" w14:textId="77777777" w:rsidR="07F864DC" w:rsidRPr="00CF2CF0" w:rsidRDefault="00306AA6" w:rsidP="1283E673">
      <w:pPr>
        <w:pStyle w:val="Punktygwne"/>
        <w:tabs>
          <w:tab w:val="left" w:pos="709"/>
        </w:tabs>
        <w:spacing w:before="0" w:after="0"/>
        <w:ind w:left="709" w:hanging="425"/>
      </w:pPr>
      <w:r w:rsidRPr="00CF2CF0">
        <w:rPr>
          <w:b w:val="0"/>
          <w:smallCaps w:val="0"/>
        </w:rPr>
        <w:t>Wykład - Egzamin</w:t>
      </w:r>
    </w:p>
    <w:p w14:paraId="1FC39945" w14:textId="77777777" w:rsidR="00306AA6" w:rsidRPr="00CF2CF0" w:rsidRDefault="00306AA6" w:rsidP="00306AA6">
      <w:pPr>
        <w:pStyle w:val="Punktygwne"/>
        <w:tabs>
          <w:tab w:val="left" w:pos="709"/>
        </w:tabs>
        <w:spacing w:before="0" w:after="0"/>
        <w:rPr>
          <w:b w:val="0"/>
          <w:smallCaps w:val="0"/>
        </w:rPr>
      </w:pPr>
    </w:p>
    <w:p w14:paraId="261BAAD1" w14:textId="77777777" w:rsidR="00E960BB" w:rsidRPr="00CF2CF0" w:rsidRDefault="0085747A" w:rsidP="009C54AE">
      <w:pPr>
        <w:pStyle w:val="Punktygwne"/>
        <w:spacing w:before="0" w:after="0"/>
        <w:rPr>
          <w:szCs w:val="24"/>
        </w:rPr>
      </w:pPr>
      <w:r>
        <w:t xml:space="preserve">2.Wymagania wstępne </w:t>
      </w:r>
    </w:p>
    <w:p w14:paraId="74103F75" w14:textId="07353BEE" w:rsidR="32570CF7" w:rsidRDefault="32570CF7" w:rsidP="32570CF7">
      <w:pPr>
        <w:pStyle w:val="Punktygwne"/>
        <w:spacing w:before="0"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F2CF0" w14:paraId="4C586645" w14:textId="77777777" w:rsidTr="1283E673">
        <w:tc>
          <w:tcPr>
            <w:tcW w:w="9670" w:type="dxa"/>
          </w:tcPr>
          <w:p w14:paraId="4BBDA692" w14:textId="77777777" w:rsidR="0085747A" w:rsidRPr="00CF2CF0" w:rsidRDefault="00D41EF7" w:rsidP="009C54AE">
            <w:pPr>
              <w:pStyle w:val="Punktygwne"/>
              <w:spacing w:before="40" w:after="4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bCs/>
                <w:smallCaps w:val="0"/>
                <w:sz w:val="22"/>
              </w:rPr>
              <w:t>Znajomość podstaw z zakresu prawa Unii Europejskiej.</w:t>
            </w:r>
          </w:p>
        </w:tc>
      </w:tr>
    </w:tbl>
    <w:p w14:paraId="0562CB0E" w14:textId="77777777" w:rsidR="00153C41" w:rsidRPr="00CF2CF0" w:rsidRDefault="00153C41" w:rsidP="009C54AE">
      <w:pPr>
        <w:pStyle w:val="Punktygwne"/>
        <w:spacing w:before="0" w:after="0"/>
        <w:rPr>
          <w:szCs w:val="24"/>
        </w:rPr>
      </w:pPr>
    </w:p>
    <w:p w14:paraId="09D98F5E" w14:textId="11C1286F" w:rsidR="32570CF7" w:rsidRDefault="32570CF7">
      <w:r>
        <w:br w:type="page"/>
      </w:r>
    </w:p>
    <w:p w14:paraId="7DB6D4EE" w14:textId="59DC996B" w:rsidR="0085747A" w:rsidRPr="00CF2CF0" w:rsidRDefault="0071620A" w:rsidP="009C54AE">
      <w:pPr>
        <w:pStyle w:val="Punktygwne"/>
        <w:spacing w:before="0" w:after="0"/>
      </w:pPr>
      <w:r>
        <w:lastRenderedPageBreak/>
        <w:t>3.</w:t>
      </w:r>
      <w:r w:rsidR="0085747A">
        <w:t xml:space="preserve"> </w:t>
      </w:r>
      <w:r w:rsidR="00A84C85">
        <w:t>cele, efekty uczenia się</w:t>
      </w:r>
      <w:r w:rsidR="0085747A">
        <w:t>, treści Programowe i stosowane metody Dydaktyczne</w:t>
      </w:r>
    </w:p>
    <w:p w14:paraId="34CE0A41" w14:textId="77777777" w:rsidR="0085747A" w:rsidRPr="00CF2CF0" w:rsidRDefault="0085747A" w:rsidP="009C54AE">
      <w:pPr>
        <w:pStyle w:val="Punktygwne"/>
        <w:spacing w:before="0" w:after="0"/>
        <w:rPr>
          <w:szCs w:val="24"/>
        </w:rPr>
      </w:pPr>
    </w:p>
    <w:p w14:paraId="04643D83" w14:textId="77777777" w:rsidR="0085747A" w:rsidRPr="00CF2CF0" w:rsidRDefault="0071620A" w:rsidP="009C54AE">
      <w:pPr>
        <w:pStyle w:val="Podpunkty"/>
        <w:rPr>
          <w:sz w:val="24"/>
          <w:szCs w:val="24"/>
        </w:rPr>
      </w:pPr>
      <w:r w:rsidRPr="00CF2CF0">
        <w:rPr>
          <w:sz w:val="24"/>
          <w:szCs w:val="24"/>
        </w:rPr>
        <w:t xml:space="preserve">3.1 </w:t>
      </w:r>
      <w:r w:rsidR="00C05F44" w:rsidRPr="00CF2CF0">
        <w:rPr>
          <w:sz w:val="24"/>
          <w:szCs w:val="24"/>
        </w:rPr>
        <w:t>Cele przedmiotu</w:t>
      </w:r>
    </w:p>
    <w:p w14:paraId="62EBF3C5" w14:textId="77777777" w:rsidR="00D41EF7" w:rsidRPr="00CF2CF0" w:rsidRDefault="00D41EF7" w:rsidP="009C54AE">
      <w:pPr>
        <w:pStyle w:val="Podpunkty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D41EF7" w:rsidRPr="00CF2CF0" w14:paraId="62255D1C" w14:textId="77777777">
        <w:tc>
          <w:tcPr>
            <w:tcW w:w="675" w:type="dxa"/>
            <w:vAlign w:val="center"/>
          </w:tcPr>
          <w:p w14:paraId="5372B5A4" w14:textId="77777777" w:rsidR="00D41EF7" w:rsidRPr="00CF2CF0" w:rsidRDefault="00D41EF7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CF2CF0">
              <w:rPr>
                <w:b w:val="0"/>
                <w:szCs w:val="22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1ED84F25" w14:textId="77777777" w:rsidR="00D41EF7" w:rsidRPr="00CF2CF0" w:rsidRDefault="00D41EF7">
            <w:pPr>
              <w:pStyle w:val="Podpunkty"/>
              <w:spacing w:before="40" w:after="40"/>
              <w:ind w:left="0"/>
              <w:rPr>
                <w:b w:val="0"/>
                <w:szCs w:val="22"/>
              </w:rPr>
            </w:pPr>
            <w:r w:rsidRPr="00CF2CF0">
              <w:rPr>
                <w:b w:val="0"/>
                <w:bCs/>
                <w:szCs w:val="22"/>
              </w:rPr>
              <w:t>Zapoznanie z podstawami prawo-instytucjonalnego systemem Unii Europejskiej.</w:t>
            </w:r>
          </w:p>
        </w:tc>
      </w:tr>
      <w:tr w:rsidR="00D41EF7" w:rsidRPr="00CF2CF0" w14:paraId="38AB2E52" w14:textId="77777777">
        <w:tc>
          <w:tcPr>
            <w:tcW w:w="675" w:type="dxa"/>
            <w:vAlign w:val="center"/>
          </w:tcPr>
          <w:p w14:paraId="550CF7E8" w14:textId="77777777" w:rsidR="00D41EF7" w:rsidRPr="00CF2CF0" w:rsidRDefault="00D41EF7">
            <w:pPr>
              <w:pStyle w:val="Cele"/>
              <w:spacing w:before="40" w:after="40"/>
              <w:ind w:left="0" w:firstLine="0"/>
              <w:jc w:val="left"/>
              <w:rPr>
                <w:sz w:val="22"/>
                <w:szCs w:val="22"/>
              </w:rPr>
            </w:pPr>
            <w:r w:rsidRPr="00CF2CF0">
              <w:rPr>
                <w:sz w:val="22"/>
                <w:szCs w:val="22"/>
              </w:rPr>
              <w:t>C2</w:t>
            </w:r>
          </w:p>
        </w:tc>
        <w:tc>
          <w:tcPr>
            <w:tcW w:w="9103" w:type="dxa"/>
            <w:vAlign w:val="center"/>
          </w:tcPr>
          <w:p w14:paraId="099EB317" w14:textId="77777777" w:rsidR="00D41EF7" w:rsidRPr="00CF2CF0" w:rsidRDefault="00D41EF7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CF2CF0">
              <w:rPr>
                <w:b w:val="0"/>
                <w:szCs w:val="22"/>
              </w:rPr>
              <w:t>Przedstawienie historii integracji europejskiej.</w:t>
            </w:r>
          </w:p>
        </w:tc>
      </w:tr>
      <w:tr w:rsidR="00D41EF7" w:rsidRPr="00CF2CF0" w14:paraId="688D5979" w14:textId="77777777">
        <w:tc>
          <w:tcPr>
            <w:tcW w:w="675" w:type="dxa"/>
            <w:vAlign w:val="center"/>
          </w:tcPr>
          <w:p w14:paraId="53C0B3C4" w14:textId="77777777" w:rsidR="00D41EF7" w:rsidRPr="00CF2CF0" w:rsidRDefault="00D41EF7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CF2CF0">
              <w:rPr>
                <w:b w:val="0"/>
                <w:szCs w:val="22"/>
              </w:rPr>
              <w:t>C3</w:t>
            </w:r>
          </w:p>
        </w:tc>
        <w:tc>
          <w:tcPr>
            <w:tcW w:w="9103" w:type="dxa"/>
            <w:vAlign w:val="center"/>
          </w:tcPr>
          <w:p w14:paraId="401B7F44" w14:textId="77777777" w:rsidR="00D41EF7" w:rsidRPr="00CF2CF0" w:rsidRDefault="00D41EF7">
            <w:pPr>
              <w:pStyle w:val="Podpunkty"/>
              <w:spacing w:before="40" w:after="40"/>
              <w:ind w:left="0"/>
              <w:rPr>
                <w:b w:val="0"/>
                <w:szCs w:val="22"/>
              </w:rPr>
            </w:pPr>
            <w:r w:rsidRPr="00CF2CF0">
              <w:rPr>
                <w:b w:val="0"/>
                <w:szCs w:val="22"/>
              </w:rPr>
              <w:t>Przedstawienie instytucji i agencji wyspecjalizowanych Unii Europejskiej.</w:t>
            </w:r>
          </w:p>
        </w:tc>
      </w:tr>
      <w:tr w:rsidR="00D41EF7" w:rsidRPr="00CF2CF0" w14:paraId="78227558" w14:textId="77777777">
        <w:tc>
          <w:tcPr>
            <w:tcW w:w="675" w:type="dxa"/>
            <w:vAlign w:val="center"/>
          </w:tcPr>
          <w:p w14:paraId="7C12F916" w14:textId="77777777" w:rsidR="00D41EF7" w:rsidRPr="00CF2CF0" w:rsidRDefault="00D41EF7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CF2CF0">
              <w:rPr>
                <w:b w:val="0"/>
                <w:szCs w:val="22"/>
              </w:rPr>
              <w:t>C4</w:t>
            </w:r>
          </w:p>
        </w:tc>
        <w:tc>
          <w:tcPr>
            <w:tcW w:w="9103" w:type="dxa"/>
            <w:vAlign w:val="center"/>
          </w:tcPr>
          <w:p w14:paraId="7DCC8194" w14:textId="77777777" w:rsidR="00D41EF7" w:rsidRPr="00CF2CF0" w:rsidRDefault="00D41EF7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CF2CF0">
              <w:rPr>
                <w:b w:val="0"/>
                <w:szCs w:val="22"/>
              </w:rPr>
              <w:t>Analiza systemu instytucjonalnego Unii Europejskiej.</w:t>
            </w:r>
          </w:p>
        </w:tc>
      </w:tr>
    </w:tbl>
    <w:p w14:paraId="6D98A12B" w14:textId="77777777" w:rsidR="00D41EF7" w:rsidRPr="00CF2CF0" w:rsidRDefault="00D41EF7" w:rsidP="009C54AE">
      <w:pPr>
        <w:pStyle w:val="Podpunkty"/>
        <w:rPr>
          <w:sz w:val="24"/>
          <w:szCs w:val="24"/>
        </w:rPr>
      </w:pPr>
    </w:p>
    <w:p w14:paraId="47F42425" w14:textId="77777777" w:rsidR="001D7B54" w:rsidRPr="00CF2CF0" w:rsidRDefault="009F4610" w:rsidP="009C54AE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CF2CF0">
        <w:rPr>
          <w:rFonts w:ascii="Times New Roman" w:hAnsi="Times New Roman"/>
          <w:b/>
          <w:bCs/>
          <w:sz w:val="24"/>
          <w:szCs w:val="24"/>
        </w:rPr>
        <w:t xml:space="preserve">3.2 </w:t>
      </w:r>
      <w:r w:rsidR="001D7B54" w:rsidRPr="00CF2CF0">
        <w:rPr>
          <w:rFonts w:ascii="Times New Roman" w:hAnsi="Times New Roman"/>
          <w:b/>
          <w:bCs/>
          <w:sz w:val="24"/>
          <w:szCs w:val="24"/>
        </w:rPr>
        <w:t xml:space="preserve">Efekty </w:t>
      </w:r>
      <w:r w:rsidR="00C05F44" w:rsidRPr="00CF2CF0">
        <w:rPr>
          <w:rFonts w:ascii="Times New Roman" w:hAnsi="Times New Roman"/>
          <w:b/>
          <w:bCs/>
          <w:sz w:val="24"/>
          <w:szCs w:val="24"/>
        </w:rPr>
        <w:t xml:space="preserve">uczenia się </w:t>
      </w:r>
      <w:r w:rsidR="001D7B54" w:rsidRPr="00CF2CF0">
        <w:rPr>
          <w:rFonts w:ascii="Times New Roman" w:hAnsi="Times New Roman"/>
          <w:b/>
          <w:bCs/>
          <w:sz w:val="24"/>
          <w:szCs w:val="24"/>
        </w:rPr>
        <w:t>dla przedmiotu</w:t>
      </w:r>
      <w:r w:rsidR="00445970" w:rsidRPr="00CF2CF0">
        <w:rPr>
          <w:rFonts w:ascii="Times New Roman" w:hAnsi="Times New Roman"/>
          <w:sz w:val="24"/>
          <w:szCs w:val="24"/>
        </w:rPr>
        <w:t xml:space="preserve"> </w:t>
      </w:r>
    </w:p>
    <w:p w14:paraId="2946DB82" w14:textId="77777777" w:rsidR="00D41EF7" w:rsidRPr="00CF2CF0" w:rsidRDefault="00D41EF7" w:rsidP="009C54AE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81"/>
        <w:gridCol w:w="1862"/>
      </w:tblGrid>
      <w:tr w:rsidR="00D41EF7" w:rsidRPr="00CF2CF0" w14:paraId="305B2439" w14:textId="77777777" w:rsidTr="32570CF7">
        <w:tc>
          <w:tcPr>
            <w:tcW w:w="1701" w:type="dxa"/>
          </w:tcPr>
          <w:p w14:paraId="3F7C574A" w14:textId="50F15E8F" w:rsidR="00D41EF7" w:rsidRPr="00CF2CF0" w:rsidRDefault="00D41EF7" w:rsidP="32570CF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32570CF7">
              <w:rPr>
                <w:smallCaps w:val="0"/>
                <w:sz w:val="22"/>
              </w:rPr>
              <w:t>EK</w:t>
            </w:r>
            <w:r w:rsidRPr="32570CF7">
              <w:rPr>
                <w:b w:val="0"/>
                <w:smallCaps w:val="0"/>
                <w:sz w:val="22"/>
              </w:rPr>
              <w:t xml:space="preserve"> (efekt uczenia się)</w:t>
            </w:r>
          </w:p>
          <w:p w14:paraId="5997CC1D" w14:textId="77777777" w:rsidR="00D41EF7" w:rsidRPr="00CF2CF0" w:rsidRDefault="00D41EF7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</w:tcPr>
          <w:p w14:paraId="4275A3CC" w14:textId="77777777" w:rsidR="00D41EF7" w:rsidRPr="00CF2CF0" w:rsidRDefault="00D41EF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Treść efektu uczenia się zdefiniowanego dla przedmiotu (modułu)</w:t>
            </w:r>
          </w:p>
        </w:tc>
        <w:tc>
          <w:tcPr>
            <w:tcW w:w="1873" w:type="dxa"/>
          </w:tcPr>
          <w:p w14:paraId="2604385B" w14:textId="6630AD86" w:rsidR="00D41EF7" w:rsidRPr="00CF2CF0" w:rsidRDefault="00D41EF7" w:rsidP="32570CF7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32570CF7">
              <w:rPr>
                <w:b w:val="0"/>
                <w:smallCaps w:val="0"/>
                <w:sz w:val="22"/>
              </w:rPr>
              <w:t xml:space="preserve">Odniesienie do efektów  kierunkowych </w:t>
            </w:r>
          </w:p>
        </w:tc>
      </w:tr>
      <w:tr w:rsidR="00D41EF7" w:rsidRPr="00CF2CF0" w14:paraId="145CEB50" w14:textId="77777777" w:rsidTr="32570CF7">
        <w:tc>
          <w:tcPr>
            <w:tcW w:w="1701" w:type="dxa"/>
          </w:tcPr>
          <w:p w14:paraId="4FCA5964" w14:textId="77777777" w:rsidR="00D41EF7" w:rsidRPr="00CF2CF0" w:rsidRDefault="00D41EF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EK</w:t>
            </w:r>
            <w:r w:rsidRPr="00CF2CF0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14:paraId="57C496C3" w14:textId="77777777" w:rsidR="00D41EF7" w:rsidRPr="00CF2CF0" w:rsidRDefault="00D41EF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CF2CF0">
              <w:rPr>
                <w:b w:val="0"/>
                <w:smallCaps w:val="0"/>
                <w:color w:val="000000"/>
                <w:sz w:val="22"/>
              </w:rPr>
              <w:t>definiuje podstawowe pojęcia prawa Unii Europejskiej</w:t>
            </w:r>
          </w:p>
        </w:tc>
        <w:tc>
          <w:tcPr>
            <w:tcW w:w="1873" w:type="dxa"/>
          </w:tcPr>
          <w:p w14:paraId="7800619F" w14:textId="77777777" w:rsidR="00D41EF7" w:rsidRPr="00CF2CF0" w:rsidRDefault="00D41EF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K_W01,</w:t>
            </w:r>
          </w:p>
        </w:tc>
      </w:tr>
      <w:tr w:rsidR="00D41EF7" w:rsidRPr="00CF2CF0" w14:paraId="6F9FE5BB" w14:textId="77777777" w:rsidTr="32570CF7">
        <w:tc>
          <w:tcPr>
            <w:tcW w:w="1701" w:type="dxa"/>
          </w:tcPr>
          <w:p w14:paraId="56A76B19" w14:textId="77777777" w:rsidR="00D41EF7" w:rsidRPr="00CF2CF0" w:rsidRDefault="00D41EF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EK_0</w:t>
            </w:r>
            <w:r w:rsidR="00F625B6" w:rsidRPr="00CF2CF0">
              <w:rPr>
                <w:b w:val="0"/>
                <w:smallCaps w:val="0"/>
                <w:sz w:val="22"/>
              </w:rPr>
              <w:t>2</w:t>
            </w:r>
          </w:p>
        </w:tc>
        <w:tc>
          <w:tcPr>
            <w:tcW w:w="6096" w:type="dxa"/>
          </w:tcPr>
          <w:p w14:paraId="562D23DC" w14:textId="77777777" w:rsidR="00D41EF7" w:rsidRPr="00CF2CF0" w:rsidRDefault="00F625B6" w:rsidP="00F625B6">
            <w:pPr>
              <w:pStyle w:val="Punktygwne"/>
              <w:spacing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CF2CF0">
              <w:rPr>
                <w:b w:val="0"/>
                <w:smallCaps w:val="0"/>
                <w:color w:val="000000"/>
                <w:sz w:val="22"/>
              </w:rPr>
              <w:t>dysponuje pogłębioną wiedzą o relacjach między organami międzynarodowymi oraz relacjach między nimi a jednostką i instytucjami społecznymi w odniesieniu do wybranych struktur i instytucji społecznych</w:t>
            </w:r>
          </w:p>
        </w:tc>
        <w:tc>
          <w:tcPr>
            <w:tcW w:w="1873" w:type="dxa"/>
          </w:tcPr>
          <w:p w14:paraId="0AD3A7D1" w14:textId="77777777" w:rsidR="00D41EF7" w:rsidRPr="00CF2CF0" w:rsidRDefault="00D41EF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K_W0</w:t>
            </w:r>
            <w:r w:rsidR="00F625B6" w:rsidRPr="00CF2CF0">
              <w:rPr>
                <w:b w:val="0"/>
                <w:smallCaps w:val="0"/>
                <w:sz w:val="22"/>
              </w:rPr>
              <w:t>3</w:t>
            </w:r>
            <w:r w:rsidRPr="00CF2CF0">
              <w:rPr>
                <w:b w:val="0"/>
                <w:smallCaps w:val="0"/>
                <w:sz w:val="22"/>
              </w:rPr>
              <w:t>,</w:t>
            </w:r>
          </w:p>
        </w:tc>
      </w:tr>
      <w:tr w:rsidR="00D41EF7" w:rsidRPr="00CF2CF0" w14:paraId="00F81B0C" w14:textId="77777777" w:rsidTr="32570CF7">
        <w:tc>
          <w:tcPr>
            <w:tcW w:w="1701" w:type="dxa"/>
          </w:tcPr>
          <w:p w14:paraId="41960800" w14:textId="77777777" w:rsidR="00D41EF7" w:rsidRPr="00CF2CF0" w:rsidRDefault="00D41EF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EK_0</w:t>
            </w:r>
            <w:r w:rsidR="00F625B6" w:rsidRPr="00CF2CF0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14:paraId="2E6C906D" w14:textId="77777777" w:rsidR="00D41EF7" w:rsidRPr="00CF2CF0" w:rsidRDefault="00D41EF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CF2CF0">
              <w:rPr>
                <w:b w:val="0"/>
                <w:smallCaps w:val="0"/>
                <w:color w:val="000000"/>
                <w:sz w:val="22"/>
              </w:rPr>
              <w:t>charakteryzuje zagadnienia związane z prawem UE oraz posiada wiedzę o źródłach tego prawa</w:t>
            </w:r>
          </w:p>
        </w:tc>
        <w:tc>
          <w:tcPr>
            <w:tcW w:w="1873" w:type="dxa"/>
          </w:tcPr>
          <w:p w14:paraId="4EBD627F" w14:textId="77777777" w:rsidR="00D41EF7" w:rsidRPr="00CF2CF0" w:rsidRDefault="00D41EF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K_U03,</w:t>
            </w:r>
          </w:p>
        </w:tc>
      </w:tr>
      <w:tr w:rsidR="00D41EF7" w:rsidRPr="00CF2CF0" w14:paraId="6DB38512" w14:textId="77777777" w:rsidTr="32570CF7">
        <w:tc>
          <w:tcPr>
            <w:tcW w:w="1701" w:type="dxa"/>
          </w:tcPr>
          <w:p w14:paraId="78C3198C" w14:textId="77777777" w:rsidR="00D41EF7" w:rsidRPr="00CF2CF0" w:rsidRDefault="00D41EF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EK_0</w:t>
            </w:r>
            <w:r w:rsidR="00F625B6" w:rsidRPr="00CF2CF0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6096" w:type="dxa"/>
          </w:tcPr>
          <w:p w14:paraId="542EE11E" w14:textId="77777777" w:rsidR="00D41EF7" w:rsidRPr="00CF2CF0" w:rsidRDefault="00D41EF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CF2CF0">
              <w:rPr>
                <w:b w:val="0"/>
                <w:smallCaps w:val="0"/>
                <w:color w:val="000000"/>
                <w:sz w:val="22"/>
              </w:rPr>
              <w:t xml:space="preserve">poddaje starannej analizie działania instytucji i agencji wyspecjalizowanych Unii Europejskiej </w:t>
            </w:r>
          </w:p>
        </w:tc>
        <w:tc>
          <w:tcPr>
            <w:tcW w:w="1873" w:type="dxa"/>
          </w:tcPr>
          <w:p w14:paraId="64C88C23" w14:textId="77777777" w:rsidR="00D41EF7" w:rsidRPr="00CF2CF0" w:rsidRDefault="00D41EF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K_U06,</w:t>
            </w:r>
          </w:p>
          <w:p w14:paraId="110FFD37" w14:textId="77777777" w:rsidR="00D41EF7" w:rsidRPr="00CF2CF0" w:rsidRDefault="00D41EF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D41EF7" w:rsidRPr="00CF2CF0" w14:paraId="778372CC" w14:textId="77777777" w:rsidTr="32570CF7">
        <w:tc>
          <w:tcPr>
            <w:tcW w:w="1701" w:type="dxa"/>
          </w:tcPr>
          <w:p w14:paraId="74357262" w14:textId="77777777" w:rsidR="00D41EF7" w:rsidRPr="00CF2CF0" w:rsidRDefault="00D41EF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EK_0</w:t>
            </w:r>
            <w:r w:rsidR="00F625B6" w:rsidRPr="00CF2CF0">
              <w:rPr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14:paraId="378D4A03" w14:textId="77777777" w:rsidR="00D41EF7" w:rsidRPr="00CF2CF0" w:rsidRDefault="00D41EF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CF2CF0">
              <w:rPr>
                <w:b w:val="0"/>
                <w:smallCaps w:val="0"/>
                <w:color w:val="000000"/>
                <w:sz w:val="22"/>
              </w:rPr>
              <w:t>śledzi procesy decyzyjne zachodzące w Unii Europejskiej</w:t>
            </w:r>
          </w:p>
        </w:tc>
        <w:tc>
          <w:tcPr>
            <w:tcW w:w="1873" w:type="dxa"/>
          </w:tcPr>
          <w:p w14:paraId="096C8C7C" w14:textId="77777777" w:rsidR="00D41EF7" w:rsidRPr="00CF2CF0" w:rsidRDefault="00D41EF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K_K02,</w:t>
            </w:r>
          </w:p>
        </w:tc>
      </w:tr>
      <w:tr w:rsidR="00F625B6" w:rsidRPr="00CF2CF0" w14:paraId="72C311C3" w14:textId="77777777" w:rsidTr="32570CF7">
        <w:tc>
          <w:tcPr>
            <w:tcW w:w="1701" w:type="dxa"/>
          </w:tcPr>
          <w:p w14:paraId="139A5216" w14:textId="77777777" w:rsidR="00F625B6" w:rsidRPr="00CF2CF0" w:rsidRDefault="00F625B6" w:rsidP="00F625B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14:paraId="63D37148" w14:textId="77777777" w:rsidR="00F625B6" w:rsidRPr="00CF2CF0" w:rsidRDefault="00F625B6" w:rsidP="00F625B6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CF2CF0">
              <w:rPr>
                <w:b w:val="0"/>
                <w:smallCaps w:val="0"/>
                <w:color w:val="000000"/>
                <w:sz w:val="22"/>
              </w:rPr>
              <w:t>wykazuje odpowiedzialność za własne przygotowanie do pracy, podejmowane decyzje, działania i ich skutki;</w:t>
            </w:r>
          </w:p>
        </w:tc>
        <w:tc>
          <w:tcPr>
            <w:tcW w:w="1873" w:type="dxa"/>
          </w:tcPr>
          <w:p w14:paraId="69B49A12" w14:textId="77777777" w:rsidR="00F625B6" w:rsidRPr="00CF2CF0" w:rsidRDefault="00F625B6" w:rsidP="00F625B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K_K05</w:t>
            </w:r>
          </w:p>
        </w:tc>
      </w:tr>
    </w:tbl>
    <w:p w14:paraId="6B699379" w14:textId="77777777" w:rsidR="00F625B6" w:rsidRPr="00CF2CF0" w:rsidRDefault="00F625B6" w:rsidP="009C54AE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14:paraId="44E1D115" w14:textId="77777777" w:rsidR="0085747A" w:rsidRPr="00CF2CF0" w:rsidRDefault="00675843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CF2CF0">
        <w:rPr>
          <w:rFonts w:ascii="Times New Roman" w:hAnsi="Times New Roman"/>
          <w:b/>
          <w:sz w:val="24"/>
          <w:szCs w:val="24"/>
        </w:rPr>
        <w:t>3.3</w:t>
      </w:r>
      <w:r w:rsidR="001D7B54" w:rsidRPr="00CF2CF0">
        <w:rPr>
          <w:rFonts w:ascii="Times New Roman" w:hAnsi="Times New Roman"/>
          <w:b/>
          <w:sz w:val="24"/>
          <w:szCs w:val="24"/>
        </w:rPr>
        <w:t xml:space="preserve"> </w:t>
      </w:r>
      <w:r w:rsidR="0085747A" w:rsidRPr="00CF2CF0">
        <w:rPr>
          <w:rFonts w:ascii="Times New Roman" w:hAnsi="Times New Roman"/>
          <w:b/>
          <w:sz w:val="24"/>
          <w:szCs w:val="24"/>
        </w:rPr>
        <w:t>T</w:t>
      </w:r>
      <w:r w:rsidR="001D7B54" w:rsidRPr="00CF2CF0">
        <w:rPr>
          <w:rFonts w:ascii="Times New Roman" w:hAnsi="Times New Roman"/>
          <w:b/>
          <w:sz w:val="24"/>
          <w:szCs w:val="24"/>
        </w:rPr>
        <w:t xml:space="preserve">reści programowe </w:t>
      </w:r>
      <w:r w:rsidR="007327BD" w:rsidRPr="00CF2CF0">
        <w:rPr>
          <w:rFonts w:ascii="Times New Roman" w:hAnsi="Times New Roman"/>
          <w:sz w:val="24"/>
          <w:szCs w:val="24"/>
        </w:rPr>
        <w:t xml:space="preserve">  </w:t>
      </w:r>
    </w:p>
    <w:p w14:paraId="7D0EF860" w14:textId="77777777" w:rsidR="0085747A" w:rsidRPr="00CF2CF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F2CF0">
        <w:rPr>
          <w:rFonts w:ascii="Times New Roman" w:hAnsi="Times New Roman"/>
          <w:sz w:val="24"/>
          <w:szCs w:val="24"/>
        </w:rPr>
        <w:t xml:space="preserve">Problematyka wykładu </w:t>
      </w:r>
    </w:p>
    <w:p w14:paraId="1F72F646" w14:textId="77777777" w:rsidR="00675843" w:rsidRPr="00CF2CF0" w:rsidRDefault="00675843" w:rsidP="00F625B6">
      <w:pPr>
        <w:pStyle w:val="Akapitzlist"/>
        <w:spacing w:after="12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1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</w:tblGrid>
      <w:tr w:rsidR="00F625B6" w:rsidRPr="00CF2CF0" w14:paraId="587EA2A8" w14:textId="77777777" w:rsidTr="00F625B6">
        <w:tc>
          <w:tcPr>
            <w:tcW w:w="6521" w:type="dxa"/>
          </w:tcPr>
          <w:p w14:paraId="35113026" w14:textId="77777777" w:rsidR="00F625B6" w:rsidRPr="00CF2CF0" w:rsidRDefault="00F625B6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color w:val="000000"/>
              </w:rPr>
            </w:pPr>
            <w:r w:rsidRPr="00CF2CF0">
              <w:rPr>
                <w:rFonts w:ascii="Times New Roman" w:hAnsi="Times New Roman"/>
                <w:color w:val="000000"/>
              </w:rPr>
              <w:t>Treści merytoryczne</w:t>
            </w:r>
          </w:p>
        </w:tc>
      </w:tr>
      <w:tr w:rsidR="00F625B6" w:rsidRPr="00CF2CF0" w14:paraId="4EA27FED" w14:textId="77777777" w:rsidTr="00F625B6">
        <w:trPr>
          <w:trHeight w:val="284"/>
        </w:trPr>
        <w:tc>
          <w:tcPr>
            <w:tcW w:w="6521" w:type="dxa"/>
          </w:tcPr>
          <w:p w14:paraId="78353AD7" w14:textId="77777777" w:rsidR="00F625B6" w:rsidRPr="00CF2CF0" w:rsidRDefault="00F625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</w:rPr>
            </w:pPr>
            <w:r w:rsidRPr="00CF2CF0">
              <w:rPr>
                <w:rFonts w:ascii="Times New Roman" w:hAnsi="Times New Roman"/>
                <w:color w:val="000000"/>
                <w:w w:val="103"/>
              </w:rPr>
              <w:t>Podstawowe zagadnienia dot. Unii Europejskiej</w:t>
            </w:r>
          </w:p>
        </w:tc>
      </w:tr>
      <w:tr w:rsidR="00F625B6" w:rsidRPr="00CF2CF0" w14:paraId="07DA59C4" w14:textId="77777777" w:rsidTr="00F625B6">
        <w:trPr>
          <w:trHeight w:val="260"/>
        </w:trPr>
        <w:tc>
          <w:tcPr>
            <w:tcW w:w="6521" w:type="dxa"/>
          </w:tcPr>
          <w:p w14:paraId="660613C6" w14:textId="77777777" w:rsidR="00F625B6" w:rsidRPr="00CF2CF0" w:rsidRDefault="00F625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CF2CF0">
              <w:rPr>
                <w:rFonts w:ascii="Times New Roman" w:hAnsi="Times New Roman"/>
                <w:color w:val="000000"/>
                <w:w w:val="103"/>
              </w:rPr>
              <w:t>Zasady funkcjonowania systemu instytucjonalnego UE</w:t>
            </w:r>
          </w:p>
        </w:tc>
      </w:tr>
      <w:tr w:rsidR="00F625B6" w:rsidRPr="00CF2CF0" w14:paraId="798B4E58" w14:textId="77777777" w:rsidTr="00F625B6">
        <w:trPr>
          <w:trHeight w:val="225"/>
        </w:trPr>
        <w:tc>
          <w:tcPr>
            <w:tcW w:w="6521" w:type="dxa"/>
          </w:tcPr>
          <w:p w14:paraId="10CB2966" w14:textId="77777777" w:rsidR="00F625B6" w:rsidRPr="00CF2CF0" w:rsidRDefault="00F625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CF2CF0">
              <w:rPr>
                <w:rFonts w:ascii="Times New Roman" w:hAnsi="Times New Roman"/>
                <w:color w:val="000000"/>
                <w:w w:val="103"/>
              </w:rPr>
              <w:t>Katalog instytucji i organów UE oraz ich charakter prawny</w:t>
            </w:r>
          </w:p>
        </w:tc>
      </w:tr>
      <w:tr w:rsidR="00F625B6" w:rsidRPr="00CF2CF0" w14:paraId="6DB41919" w14:textId="77777777" w:rsidTr="00F625B6">
        <w:trPr>
          <w:trHeight w:val="274"/>
        </w:trPr>
        <w:tc>
          <w:tcPr>
            <w:tcW w:w="6521" w:type="dxa"/>
          </w:tcPr>
          <w:p w14:paraId="4BE2A37F" w14:textId="77777777" w:rsidR="00F625B6" w:rsidRPr="00CF2CF0" w:rsidRDefault="00F625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CF2CF0">
              <w:rPr>
                <w:rFonts w:ascii="Times New Roman" w:hAnsi="Times New Roman"/>
                <w:color w:val="000000"/>
                <w:w w:val="103"/>
              </w:rPr>
              <w:t xml:space="preserve">Agencje w systemie instytucjonalnym UE </w:t>
            </w:r>
          </w:p>
        </w:tc>
      </w:tr>
      <w:tr w:rsidR="00F625B6" w:rsidRPr="00CF2CF0" w14:paraId="628D5B90" w14:textId="77777777" w:rsidTr="00F625B6">
        <w:trPr>
          <w:trHeight w:val="300"/>
        </w:trPr>
        <w:tc>
          <w:tcPr>
            <w:tcW w:w="6521" w:type="dxa"/>
          </w:tcPr>
          <w:p w14:paraId="551BEAD6" w14:textId="77777777" w:rsidR="00F625B6" w:rsidRPr="00CF2CF0" w:rsidRDefault="00F625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CF2CF0">
              <w:rPr>
                <w:rFonts w:ascii="Times New Roman" w:hAnsi="Times New Roman"/>
                <w:color w:val="000000"/>
                <w:w w:val="103"/>
              </w:rPr>
              <w:t>Zadania agencji UE</w:t>
            </w:r>
          </w:p>
        </w:tc>
      </w:tr>
      <w:tr w:rsidR="00F625B6" w:rsidRPr="00CF2CF0" w14:paraId="285BDC8E" w14:textId="77777777" w:rsidTr="00F625B6">
        <w:trPr>
          <w:trHeight w:val="240"/>
        </w:trPr>
        <w:tc>
          <w:tcPr>
            <w:tcW w:w="6521" w:type="dxa"/>
          </w:tcPr>
          <w:p w14:paraId="4E24FB11" w14:textId="77777777" w:rsidR="00F625B6" w:rsidRPr="00CF2CF0" w:rsidRDefault="00F625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CF2CF0">
              <w:rPr>
                <w:rFonts w:ascii="Times New Roman" w:hAnsi="Times New Roman"/>
                <w:color w:val="000000"/>
                <w:w w:val="103"/>
              </w:rPr>
              <w:t xml:space="preserve">Charakterystyka wybranych agencji UE </w:t>
            </w:r>
          </w:p>
        </w:tc>
      </w:tr>
      <w:tr w:rsidR="00F625B6" w:rsidRPr="00CF2CF0" w14:paraId="23C51700" w14:textId="77777777" w:rsidTr="00F625B6">
        <w:trPr>
          <w:trHeight w:val="285"/>
        </w:trPr>
        <w:tc>
          <w:tcPr>
            <w:tcW w:w="6521" w:type="dxa"/>
          </w:tcPr>
          <w:p w14:paraId="4F7D3413" w14:textId="77777777" w:rsidR="00F625B6" w:rsidRPr="00CF2CF0" w:rsidRDefault="00F625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/>
                <w:w w:val="103"/>
              </w:rPr>
            </w:pPr>
            <w:r w:rsidRPr="00CF2CF0">
              <w:rPr>
                <w:rFonts w:ascii="Times New Roman" w:hAnsi="Times New Roman"/>
                <w:color w:val="000000"/>
                <w:w w:val="103"/>
              </w:rPr>
              <w:t>Rola instytucji UE w kształtowaniu pozycji agencji wyspecjalizowanych</w:t>
            </w:r>
          </w:p>
        </w:tc>
      </w:tr>
    </w:tbl>
    <w:p w14:paraId="08CE6F91" w14:textId="77777777" w:rsidR="00675843" w:rsidRPr="00CF2CF0" w:rsidRDefault="00675843" w:rsidP="009C54AE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14:paraId="209D72F4" w14:textId="77777777" w:rsidR="0085747A" w:rsidRPr="00CF2CF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F2CF0">
        <w:rPr>
          <w:rFonts w:ascii="Times New Roman" w:hAnsi="Times New Roman"/>
          <w:sz w:val="24"/>
          <w:szCs w:val="24"/>
        </w:rPr>
        <w:t>Problematyka ćwiczeń, konwersator</w:t>
      </w:r>
      <w:r w:rsidR="005F76A3" w:rsidRPr="00CF2CF0">
        <w:rPr>
          <w:rFonts w:ascii="Times New Roman" w:hAnsi="Times New Roman"/>
          <w:sz w:val="24"/>
          <w:szCs w:val="24"/>
        </w:rPr>
        <w:t>iów</w:t>
      </w:r>
      <w:r w:rsidRPr="00CF2CF0">
        <w:rPr>
          <w:rFonts w:ascii="Times New Roman" w:hAnsi="Times New Roman"/>
          <w:sz w:val="24"/>
          <w:szCs w:val="24"/>
        </w:rPr>
        <w:t>, laborator</w:t>
      </w:r>
      <w:r w:rsidR="005F76A3" w:rsidRPr="00CF2CF0">
        <w:rPr>
          <w:rFonts w:ascii="Times New Roman" w:hAnsi="Times New Roman"/>
          <w:sz w:val="24"/>
          <w:szCs w:val="24"/>
        </w:rPr>
        <w:t>iów</w:t>
      </w:r>
      <w:r w:rsidR="009F4610" w:rsidRPr="00CF2CF0">
        <w:rPr>
          <w:rFonts w:ascii="Times New Roman" w:hAnsi="Times New Roman"/>
          <w:sz w:val="24"/>
          <w:szCs w:val="24"/>
        </w:rPr>
        <w:t xml:space="preserve">, </w:t>
      </w:r>
      <w:r w:rsidRPr="00CF2CF0">
        <w:rPr>
          <w:rFonts w:ascii="Times New Roman" w:hAnsi="Times New Roman"/>
          <w:sz w:val="24"/>
          <w:szCs w:val="24"/>
        </w:rPr>
        <w:t xml:space="preserve">zajęć praktycznych </w:t>
      </w:r>
    </w:p>
    <w:p w14:paraId="6BB9E253" w14:textId="77777777" w:rsidR="00F625B6" w:rsidRPr="00CF2CF0" w:rsidRDefault="00F625B6" w:rsidP="009C54AE">
      <w:pPr>
        <w:pStyle w:val="Punktygwne"/>
        <w:spacing w:before="0" w:after="0"/>
        <w:ind w:left="426"/>
        <w:rPr>
          <w:smallCaps w:val="0"/>
          <w:szCs w:val="24"/>
        </w:rPr>
      </w:pPr>
    </w:p>
    <w:p w14:paraId="61F0D56C" w14:textId="77777777" w:rsidR="0085747A" w:rsidRPr="00CF2CF0" w:rsidRDefault="009F4610" w:rsidP="009C54AE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CF2CF0">
        <w:rPr>
          <w:smallCaps w:val="0"/>
          <w:szCs w:val="24"/>
        </w:rPr>
        <w:t>3.4 Metody dydaktyczne</w:t>
      </w:r>
      <w:r w:rsidRPr="00CF2CF0">
        <w:rPr>
          <w:b w:val="0"/>
          <w:smallCaps w:val="0"/>
          <w:szCs w:val="24"/>
        </w:rPr>
        <w:t xml:space="preserve"> </w:t>
      </w:r>
    </w:p>
    <w:p w14:paraId="23DE523C" w14:textId="77777777" w:rsidR="0085747A" w:rsidRPr="00CF2CF0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19B01DEA" w14:textId="77777777" w:rsidR="00F625B6" w:rsidRPr="00CF2CF0" w:rsidRDefault="00F625B6" w:rsidP="00F625B6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CF2CF0">
        <w:rPr>
          <w:b w:val="0"/>
          <w:smallCaps w:val="0"/>
          <w:sz w:val="22"/>
        </w:rPr>
        <w:t xml:space="preserve">Wykład informacyjny, wykład problemowy, </w:t>
      </w:r>
      <w:r w:rsidR="00306AA6" w:rsidRPr="00CF2CF0">
        <w:rPr>
          <w:b w:val="0"/>
          <w:smallCaps w:val="0"/>
          <w:sz w:val="22"/>
        </w:rPr>
        <w:t xml:space="preserve">wykład z prezentacją multimedialną, </w:t>
      </w:r>
      <w:r w:rsidRPr="00CF2CF0">
        <w:rPr>
          <w:b w:val="0"/>
          <w:smallCaps w:val="0"/>
          <w:sz w:val="22"/>
        </w:rPr>
        <w:t>metody kształcenia na odległość</w:t>
      </w:r>
    </w:p>
    <w:p w14:paraId="07547A01" w14:textId="77777777" w:rsidR="00E960BB" w:rsidRPr="00CF2CF0" w:rsidRDefault="00E960BB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1078A5AC" w14:textId="354296EC" w:rsidR="0085747A" w:rsidRPr="00CF2CF0" w:rsidRDefault="007A6DFB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>
        <w:rPr>
          <w:smallCaps w:val="0"/>
          <w:szCs w:val="24"/>
        </w:rPr>
        <w:br w:type="column"/>
      </w:r>
      <w:bookmarkStart w:id="1" w:name="_GoBack"/>
      <w:bookmarkEnd w:id="1"/>
      <w:r w:rsidR="00C61DC5" w:rsidRPr="00CF2CF0">
        <w:rPr>
          <w:smallCaps w:val="0"/>
          <w:szCs w:val="24"/>
        </w:rPr>
        <w:lastRenderedPageBreak/>
        <w:t xml:space="preserve">4. </w:t>
      </w:r>
      <w:r w:rsidR="0085747A" w:rsidRPr="00CF2CF0">
        <w:rPr>
          <w:smallCaps w:val="0"/>
          <w:szCs w:val="24"/>
        </w:rPr>
        <w:t>METODY I KRYTERIA OCENY</w:t>
      </w:r>
      <w:r w:rsidR="009F4610" w:rsidRPr="00CF2CF0">
        <w:rPr>
          <w:smallCaps w:val="0"/>
          <w:szCs w:val="24"/>
        </w:rPr>
        <w:t xml:space="preserve"> </w:t>
      </w:r>
    </w:p>
    <w:p w14:paraId="5043CB0F" w14:textId="77777777" w:rsidR="00923D7D" w:rsidRPr="00CF2CF0" w:rsidRDefault="00923D7D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53742ADA" w14:textId="77777777" w:rsidR="0085747A" w:rsidRPr="00CF2CF0" w:rsidRDefault="0085747A" w:rsidP="009C54AE">
      <w:pPr>
        <w:pStyle w:val="Punktygwne"/>
        <w:spacing w:before="0" w:after="0"/>
        <w:ind w:left="426"/>
        <w:rPr>
          <w:smallCaps w:val="0"/>
        </w:rPr>
      </w:pPr>
      <w:r w:rsidRPr="00CF2CF0">
        <w:rPr>
          <w:smallCaps w:val="0"/>
        </w:rPr>
        <w:t xml:space="preserve">4.1 Sposoby weryfikacji efektów </w:t>
      </w:r>
      <w:r w:rsidR="00C05F44" w:rsidRPr="00CF2CF0">
        <w:rPr>
          <w:smallCaps w:val="0"/>
        </w:rPr>
        <w:t>uczenia się</w:t>
      </w:r>
    </w:p>
    <w:p w14:paraId="07459315" w14:textId="77777777" w:rsidR="00F625B6" w:rsidRPr="00CF2CF0" w:rsidRDefault="00F625B6" w:rsidP="009C54AE">
      <w:pPr>
        <w:pStyle w:val="Punktygwne"/>
        <w:spacing w:before="0" w:after="0"/>
        <w:ind w:left="426"/>
        <w:rPr>
          <w:smallCaps w:val="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9"/>
        <w:gridCol w:w="4951"/>
        <w:gridCol w:w="2204"/>
      </w:tblGrid>
      <w:tr w:rsidR="00F625B6" w:rsidRPr="00CF2CF0" w14:paraId="67E0E783" w14:textId="77777777" w:rsidTr="32570CF7">
        <w:tc>
          <w:tcPr>
            <w:tcW w:w="1984" w:type="dxa"/>
          </w:tcPr>
          <w:p w14:paraId="59C1A4F7" w14:textId="77777777" w:rsidR="00F625B6" w:rsidRPr="00CF2CF0" w:rsidRDefault="00F625B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Symbol efektu</w:t>
            </w:r>
          </w:p>
          <w:p w14:paraId="6537F28F" w14:textId="77777777" w:rsidR="00F625B6" w:rsidRPr="00CF2CF0" w:rsidRDefault="00F625B6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14:paraId="47962157" w14:textId="77777777" w:rsidR="00F625B6" w:rsidRPr="00CF2CF0" w:rsidRDefault="00F625B6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CF2CF0">
              <w:rPr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48CEE6E5" w14:textId="3865252A" w:rsidR="00F625B6" w:rsidRPr="00CF2CF0" w:rsidRDefault="00F625B6" w:rsidP="32570CF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32570CF7">
              <w:rPr>
                <w:b w:val="0"/>
                <w:smallCaps w:val="0"/>
                <w:color w:val="000000" w:themeColor="text1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0CFFBA24" w14:textId="3B6CAB76" w:rsidR="00F625B6" w:rsidRPr="00CF2CF0" w:rsidRDefault="00F625B6" w:rsidP="32570CF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32570CF7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52F61AD3" w14:textId="0CA3FFAA" w:rsidR="00F625B6" w:rsidRPr="00CF2CF0" w:rsidRDefault="00F625B6" w:rsidP="32570CF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32570CF7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32570CF7">
              <w:rPr>
                <w:b w:val="0"/>
                <w:smallCaps w:val="0"/>
                <w:sz w:val="22"/>
              </w:rPr>
              <w:t>ćw</w:t>
            </w:r>
            <w:proofErr w:type="spellEnd"/>
            <w:r w:rsidRPr="32570CF7">
              <w:rPr>
                <w:b w:val="0"/>
                <w:smallCaps w:val="0"/>
                <w:sz w:val="22"/>
              </w:rPr>
              <w:t>, …)</w:t>
            </w:r>
          </w:p>
        </w:tc>
      </w:tr>
      <w:tr w:rsidR="00F625B6" w:rsidRPr="00CF2CF0" w14:paraId="28C672EB" w14:textId="77777777" w:rsidTr="32570CF7">
        <w:tc>
          <w:tcPr>
            <w:tcW w:w="1984" w:type="dxa"/>
          </w:tcPr>
          <w:p w14:paraId="24D59B3A" w14:textId="77777777" w:rsidR="00F625B6" w:rsidRPr="00CF2CF0" w:rsidRDefault="00F625B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 xml:space="preserve">ek_01 </w:t>
            </w:r>
          </w:p>
        </w:tc>
        <w:tc>
          <w:tcPr>
            <w:tcW w:w="5103" w:type="dxa"/>
          </w:tcPr>
          <w:p w14:paraId="1F82D767" w14:textId="77777777" w:rsidR="00F625B6" w:rsidRPr="00CF2CF0" w:rsidRDefault="00F625B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 xml:space="preserve">egzamin pisemny, </w:t>
            </w:r>
          </w:p>
        </w:tc>
        <w:tc>
          <w:tcPr>
            <w:tcW w:w="2233" w:type="dxa"/>
          </w:tcPr>
          <w:p w14:paraId="7F659B18" w14:textId="77777777" w:rsidR="00F625B6" w:rsidRPr="00CF2CF0" w:rsidRDefault="00306AA6" w:rsidP="32570CF7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 w:rsidRPr="32570CF7">
              <w:rPr>
                <w:b w:val="0"/>
                <w:sz w:val="22"/>
              </w:rPr>
              <w:t>W</w:t>
            </w:r>
          </w:p>
        </w:tc>
      </w:tr>
      <w:tr w:rsidR="00F625B6" w:rsidRPr="00CF2CF0" w14:paraId="783D97E4" w14:textId="77777777" w:rsidTr="32570CF7">
        <w:tc>
          <w:tcPr>
            <w:tcW w:w="1984" w:type="dxa"/>
          </w:tcPr>
          <w:p w14:paraId="696357ED" w14:textId="77777777" w:rsidR="00F625B6" w:rsidRPr="00CF2CF0" w:rsidRDefault="00CF2CF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</w:t>
            </w:r>
            <w:r w:rsidR="00F625B6" w:rsidRPr="00CF2CF0">
              <w:rPr>
                <w:b w:val="0"/>
                <w:sz w:val="22"/>
              </w:rPr>
              <w:t>_02</w:t>
            </w:r>
          </w:p>
        </w:tc>
        <w:tc>
          <w:tcPr>
            <w:tcW w:w="5103" w:type="dxa"/>
          </w:tcPr>
          <w:p w14:paraId="72433723" w14:textId="77777777" w:rsidR="00F625B6" w:rsidRPr="00CF2CF0" w:rsidRDefault="00F625B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>egzamin pisemny,</w:t>
            </w:r>
          </w:p>
        </w:tc>
        <w:tc>
          <w:tcPr>
            <w:tcW w:w="2233" w:type="dxa"/>
          </w:tcPr>
          <w:p w14:paraId="3A615B66" w14:textId="77777777" w:rsidR="00F625B6" w:rsidRPr="00CF2CF0" w:rsidRDefault="00306AA6" w:rsidP="32570CF7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 w:rsidRPr="32570CF7">
              <w:rPr>
                <w:b w:val="0"/>
                <w:sz w:val="22"/>
              </w:rPr>
              <w:t>W</w:t>
            </w:r>
          </w:p>
        </w:tc>
      </w:tr>
      <w:tr w:rsidR="00F625B6" w:rsidRPr="00CF2CF0" w14:paraId="54A4EADE" w14:textId="77777777" w:rsidTr="32570CF7">
        <w:tc>
          <w:tcPr>
            <w:tcW w:w="1984" w:type="dxa"/>
          </w:tcPr>
          <w:p w14:paraId="7D1B4A87" w14:textId="77777777" w:rsidR="00F625B6" w:rsidRPr="00CF2CF0" w:rsidRDefault="00F625B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>ek_03</w:t>
            </w:r>
          </w:p>
        </w:tc>
        <w:tc>
          <w:tcPr>
            <w:tcW w:w="5103" w:type="dxa"/>
          </w:tcPr>
          <w:p w14:paraId="6CDDDD3A" w14:textId="77777777" w:rsidR="00F625B6" w:rsidRPr="00CF2CF0" w:rsidRDefault="00F625B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>egzamin pisemny,</w:t>
            </w:r>
          </w:p>
        </w:tc>
        <w:tc>
          <w:tcPr>
            <w:tcW w:w="2233" w:type="dxa"/>
          </w:tcPr>
          <w:p w14:paraId="1170B1EE" w14:textId="77777777" w:rsidR="00F625B6" w:rsidRPr="00CF2CF0" w:rsidRDefault="00306AA6" w:rsidP="32570CF7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 w:rsidRPr="32570CF7">
              <w:rPr>
                <w:b w:val="0"/>
                <w:sz w:val="22"/>
              </w:rPr>
              <w:t>W</w:t>
            </w:r>
          </w:p>
        </w:tc>
      </w:tr>
      <w:tr w:rsidR="00F625B6" w:rsidRPr="00CF2CF0" w14:paraId="10D44A77" w14:textId="77777777" w:rsidTr="32570CF7">
        <w:tc>
          <w:tcPr>
            <w:tcW w:w="1984" w:type="dxa"/>
          </w:tcPr>
          <w:p w14:paraId="17CCA2B8" w14:textId="77777777" w:rsidR="00F625B6" w:rsidRPr="00CF2CF0" w:rsidRDefault="00F625B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>ek_04</w:t>
            </w:r>
          </w:p>
        </w:tc>
        <w:tc>
          <w:tcPr>
            <w:tcW w:w="5103" w:type="dxa"/>
          </w:tcPr>
          <w:p w14:paraId="158E7D80" w14:textId="77777777" w:rsidR="00F625B6" w:rsidRPr="00CF2CF0" w:rsidRDefault="00F625B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>egzamin pisemny,</w:t>
            </w:r>
          </w:p>
        </w:tc>
        <w:tc>
          <w:tcPr>
            <w:tcW w:w="2233" w:type="dxa"/>
          </w:tcPr>
          <w:p w14:paraId="6A40DD8E" w14:textId="4C225929" w:rsidR="00F625B6" w:rsidRPr="00CF2CF0" w:rsidRDefault="00306AA6" w:rsidP="32570CF7">
            <w:pPr>
              <w:pStyle w:val="Punktygwne"/>
              <w:spacing w:before="0" w:after="0"/>
              <w:ind w:firstLine="900"/>
              <w:rPr>
                <w:b w:val="0"/>
                <w:sz w:val="22"/>
              </w:rPr>
            </w:pPr>
            <w:r w:rsidRPr="32570CF7">
              <w:rPr>
                <w:b w:val="0"/>
                <w:sz w:val="22"/>
              </w:rPr>
              <w:t>W</w:t>
            </w:r>
          </w:p>
        </w:tc>
      </w:tr>
      <w:tr w:rsidR="00F625B6" w:rsidRPr="00CF2CF0" w14:paraId="296C1B9E" w14:textId="77777777" w:rsidTr="32570CF7">
        <w:tc>
          <w:tcPr>
            <w:tcW w:w="1984" w:type="dxa"/>
          </w:tcPr>
          <w:p w14:paraId="09BC0A28" w14:textId="77777777" w:rsidR="00F625B6" w:rsidRPr="00CF2CF0" w:rsidRDefault="00F625B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>ek_05</w:t>
            </w:r>
          </w:p>
        </w:tc>
        <w:tc>
          <w:tcPr>
            <w:tcW w:w="5103" w:type="dxa"/>
          </w:tcPr>
          <w:p w14:paraId="5A89EECC" w14:textId="77777777" w:rsidR="00F625B6" w:rsidRPr="00CF2CF0" w:rsidRDefault="00F625B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>egzamin pisemny,</w:t>
            </w:r>
          </w:p>
        </w:tc>
        <w:tc>
          <w:tcPr>
            <w:tcW w:w="2233" w:type="dxa"/>
          </w:tcPr>
          <w:p w14:paraId="7A8C75AA" w14:textId="34DAECA4" w:rsidR="00F625B6" w:rsidRPr="00CF2CF0" w:rsidRDefault="00306AA6" w:rsidP="32570CF7">
            <w:pPr>
              <w:pStyle w:val="Punktygwne"/>
              <w:spacing w:before="0" w:after="0"/>
              <w:ind w:firstLine="900"/>
              <w:rPr>
                <w:b w:val="0"/>
                <w:sz w:val="22"/>
              </w:rPr>
            </w:pPr>
            <w:r w:rsidRPr="32570CF7">
              <w:rPr>
                <w:b w:val="0"/>
                <w:sz w:val="22"/>
              </w:rPr>
              <w:t>W</w:t>
            </w:r>
          </w:p>
        </w:tc>
      </w:tr>
      <w:tr w:rsidR="00306AA6" w:rsidRPr="00CF2CF0" w14:paraId="29E5E30F" w14:textId="77777777" w:rsidTr="32570CF7">
        <w:tc>
          <w:tcPr>
            <w:tcW w:w="1984" w:type="dxa"/>
          </w:tcPr>
          <w:p w14:paraId="58B4ADB3" w14:textId="77777777" w:rsidR="00306AA6" w:rsidRPr="00CF2CF0" w:rsidRDefault="00306AA6" w:rsidP="00306AA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>ek_06</w:t>
            </w:r>
          </w:p>
        </w:tc>
        <w:tc>
          <w:tcPr>
            <w:tcW w:w="5103" w:type="dxa"/>
          </w:tcPr>
          <w:p w14:paraId="69F52A23" w14:textId="77777777" w:rsidR="00306AA6" w:rsidRPr="00CF2CF0" w:rsidRDefault="00306AA6" w:rsidP="00306AA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CF2CF0">
              <w:rPr>
                <w:b w:val="0"/>
                <w:sz w:val="22"/>
              </w:rPr>
              <w:t>egzamin pisemny,</w:t>
            </w:r>
          </w:p>
        </w:tc>
        <w:tc>
          <w:tcPr>
            <w:tcW w:w="2233" w:type="dxa"/>
          </w:tcPr>
          <w:p w14:paraId="5DCD14D6" w14:textId="40498C3D" w:rsidR="00306AA6" w:rsidRPr="00CF2CF0" w:rsidRDefault="00306AA6" w:rsidP="32570CF7">
            <w:pPr>
              <w:pStyle w:val="Punktygwne"/>
              <w:spacing w:before="0" w:after="0"/>
              <w:ind w:firstLine="900"/>
              <w:rPr>
                <w:b w:val="0"/>
                <w:sz w:val="22"/>
              </w:rPr>
            </w:pPr>
            <w:r w:rsidRPr="32570CF7">
              <w:rPr>
                <w:b w:val="0"/>
                <w:sz w:val="22"/>
              </w:rPr>
              <w:t>W</w:t>
            </w:r>
          </w:p>
        </w:tc>
      </w:tr>
    </w:tbl>
    <w:p w14:paraId="6DFB9E20" w14:textId="77777777" w:rsidR="00F625B6" w:rsidRPr="00CF2CF0" w:rsidRDefault="00F625B6" w:rsidP="009C54AE">
      <w:pPr>
        <w:pStyle w:val="Punktygwne"/>
        <w:spacing w:before="0" w:after="0"/>
        <w:ind w:left="426"/>
        <w:rPr>
          <w:smallCaps w:val="0"/>
        </w:rPr>
      </w:pPr>
    </w:p>
    <w:p w14:paraId="70DF9E56" w14:textId="77777777" w:rsidR="00923D7D" w:rsidRPr="00CF2CF0" w:rsidRDefault="00923D7D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0AFAEE5A" w14:textId="77777777" w:rsidR="0085747A" w:rsidRPr="00CF2CF0" w:rsidRDefault="003E1941" w:rsidP="009C54AE">
      <w:pPr>
        <w:pStyle w:val="Punktygwne"/>
        <w:spacing w:before="0" w:after="0"/>
        <w:ind w:left="426"/>
        <w:rPr>
          <w:smallCaps w:val="0"/>
          <w:szCs w:val="24"/>
        </w:rPr>
      </w:pPr>
      <w:r w:rsidRPr="00CF2CF0">
        <w:rPr>
          <w:smallCaps w:val="0"/>
        </w:rPr>
        <w:t xml:space="preserve">4.2 </w:t>
      </w:r>
      <w:r w:rsidR="0085747A" w:rsidRPr="00CF2CF0">
        <w:rPr>
          <w:smallCaps w:val="0"/>
        </w:rPr>
        <w:t>Warunki zaliczenia przedmiotu (kryteria oceniania)</w:t>
      </w:r>
      <w:r w:rsidR="00923D7D" w:rsidRPr="00CF2CF0">
        <w:rPr>
          <w:smallCaps w:val="0"/>
        </w:rPr>
        <w:t xml:space="preserve"> </w:t>
      </w: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1283E673" w:rsidRPr="00CF2CF0" w14:paraId="29878B02" w14:textId="77777777" w:rsidTr="1283E673">
        <w:trPr>
          <w:trHeight w:val="300"/>
        </w:trPr>
        <w:tc>
          <w:tcPr>
            <w:tcW w:w="9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E871BC" w14:textId="77777777" w:rsidR="1283E673" w:rsidRPr="00CF2CF0" w:rsidRDefault="1283E673" w:rsidP="1283E673">
            <w:pPr>
              <w:spacing w:after="0"/>
              <w:rPr>
                <w:rFonts w:ascii="Times New Roman" w:eastAsia="Corbel" w:hAnsi="Times New Roman"/>
                <w:smallCaps/>
                <w:sz w:val="24"/>
                <w:szCs w:val="24"/>
              </w:rPr>
            </w:pPr>
          </w:p>
          <w:p w14:paraId="77D31780" w14:textId="77777777" w:rsidR="1283E673" w:rsidRPr="00CF2CF0" w:rsidRDefault="00F625B6" w:rsidP="00306AA6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CF2CF0">
              <w:rPr>
                <w:rFonts w:ascii="Times New Roman" w:eastAsia="Cambria" w:hAnsi="Times New Roman"/>
                <w:b/>
              </w:rPr>
              <w:t xml:space="preserve">Wykład </w:t>
            </w:r>
            <w:r w:rsidRPr="00CF2CF0">
              <w:rPr>
                <w:rFonts w:ascii="Times New Roman" w:eastAsia="Cambria" w:hAnsi="Times New Roman"/>
              </w:rPr>
              <w:t xml:space="preserve">– student podchodzący do egzaminu wypełnia test wielokrotnego wyboru. Składa się on z 25 pytań. Skala ocen z uwzględnieniem punktacji: </w:t>
            </w:r>
            <w:proofErr w:type="spellStart"/>
            <w:r w:rsidRPr="00CF2CF0">
              <w:rPr>
                <w:rFonts w:ascii="Times New Roman" w:eastAsia="Cambria" w:hAnsi="Times New Roman"/>
              </w:rPr>
              <w:t>bdb</w:t>
            </w:r>
            <w:proofErr w:type="spellEnd"/>
            <w:r w:rsidRPr="00CF2CF0">
              <w:rPr>
                <w:rFonts w:ascii="Times New Roman" w:eastAsia="Cambria" w:hAnsi="Times New Roman"/>
              </w:rPr>
              <w:t xml:space="preserve"> – 25-24 pkt, plus </w:t>
            </w:r>
            <w:proofErr w:type="spellStart"/>
            <w:r w:rsidRPr="00CF2CF0">
              <w:rPr>
                <w:rFonts w:ascii="Times New Roman" w:eastAsia="Cambria" w:hAnsi="Times New Roman"/>
              </w:rPr>
              <w:t>db</w:t>
            </w:r>
            <w:proofErr w:type="spellEnd"/>
            <w:r w:rsidRPr="00CF2CF0">
              <w:rPr>
                <w:rFonts w:ascii="Times New Roman" w:eastAsia="Cambria" w:hAnsi="Times New Roman"/>
              </w:rPr>
              <w:t xml:space="preserve"> – 23-21 pkt, </w:t>
            </w:r>
            <w:proofErr w:type="spellStart"/>
            <w:r w:rsidRPr="00CF2CF0">
              <w:rPr>
                <w:rFonts w:ascii="Times New Roman" w:eastAsia="Cambria" w:hAnsi="Times New Roman"/>
              </w:rPr>
              <w:t>db</w:t>
            </w:r>
            <w:proofErr w:type="spellEnd"/>
            <w:r w:rsidRPr="00CF2CF0">
              <w:rPr>
                <w:rFonts w:ascii="Times New Roman" w:eastAsia="Cambria" w:hAnsi="Times New Roman"/>
              </w:rPr>
              <w:t xml:space="preserve"> – 20-18 pkt, plus </w:t>
            </w:r>
            <w:proofErr w:type="spellStart"/>
            <w:r w:rsidRPr="00CF2CF0">
              <w:rPr>
                <w:rFonts w:ascii="Times New Roman" w:eastAsia="Cambria" w:hAnsi="Times New Roman"/>
              </w:rPr>
              <w:t>dst</w:t>
            </w:r>
            <w:proofErr w:type="spellEnd"/>
            <w:r w:rsidRPr="00CF2CF0">
              <w:rPr>
                <w:rFonts w:ascii="Times New Roman" w:eastAsia="Cambria" w:hAnsi="Times New Roman"/>
              </w:rPr>
              <w:t xml:space="preserve"> – 17-15 pkt, </w:t>
            </w:r>
            <w:proofErr w:type="spellStart"/>
            <w:r w:rsidRPr="00CF2CF0">
              <w:rPr>
                <w:rFonts w:ascii="Times New Roman" w:eastAsia="Cambria" w:hAnsi="Times New Roman"/>
              </w:rPr>
              <w:t>dst</w:t>
            </w:r>
            <w:proofErr w:type="spellEnd"/>
            <w:r w:rsidRPr="00CF2CF0">
              <w:rPr>
                <w:rFonts w:ascii="Times New Roman" w:eastAsia="Cambria" w:hAnsi="Times New Roman"/>
              </w:rPr>
              <w:t xml:space="preserve"> – 14-13 pkt, poniżej 13 pkt – </w:t>
            </w:r>
            <w:proofErr w:type="spellStart"/>
            <w:r w:rsidRPr="00CF2CF0">
              <w:rPr>
                <w:rFonts w:ascii="Times New Roman" w:eastAsia="Cambria" w:hAnsi="Times New Roman"/>
              </w:rPr>
              <w:t>ndst</w:t>
            </w:r>
            <w:proofErr w:type="spellEnd"/>
            <w:r w:rsidRPr="00CF2CF0">
              <w:rPr>
                <w:rFonts w:ascii="Times New Roman" w:eastAsia="Cambria" w:hAnsi="Times New Roman"/>
              </w:rPr>
              <w:t>. Przewidywany termin egzaminu – początek sesji letniej. Czas trwania egzaminu 25 min.</w:t>
            </w:r>
          </w:p>
        </w:tc>
      </w:tr>
    </w:tbl>
    <w:p w14:paraId="144A5D23" w14:textId="77777777" w:rsidR="00923D7D" w:rsidRPr="00CF2CF0" w:rsidRDefault="00923D7D" w:rsidP="1283E673">
      <w:pPr>
        <w:pStyle w:val="Punktygwne"/>
        <w:spacing w:before="0" w:after="0"/>
        <w:ind w:left="426"/>
        <w:rPr>
          <w:smallCaps w:val="0"/>
        </w:rPr>
      </w:pPr>
    </w:p>
    <w:p w14:paraId="738610EB" w14:textId="77777777" w:rsidR="0085747A" w:rsidRPr="00CF2CF0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32066DA3" w14:textId="77777777" w:rsidR="009F4610" w:rsidRPr="00CF2CF0" w:rsidRDefault="0085747A" w:rsidP="009C54AE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CF2CF0">
        <w:rPr>
          <w:rFonts w:ascii="Times New Roman" w:hAnsi="Times New Roman"/>
          <w:b/>
          <w:sz w:val="24"/>
          <w:szCs w:val="24"/>
        </w:rPr>
        <w:t xml:space="preserve">5. </w:t>
      </w:r>
      <w:r w:rsidR="00C61DC5" w:rsidRPr="00CF2CF0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37805D2" w14:textId="77777777" w:rsidR="0085747A" w:rsidRPr="00CF2CF0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CF2CF0" w14:paraId="63D9DE79" w14:textId="77777777" w:rsidTr="1283E673">
        <w:tc>
          <w:tcPr>
            <w:tcW w:w="4962" w:type="dxa"/>
            <w:vAlign w:val="center"/>
          </w:tcPr>
          <w:p w14:paraId="4C452BB7" w14:textId="77777777" w:rsidR="0085747A" w:rsidRPr="00CF2CF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2CF0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="0085747A" w:rsidRPr="00CF2CF0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CF2CF0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CF2CF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2CF0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="0085747A" w:rsidRPr="00CF2CF0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="0071620A" w:rsidRPr="00CF2C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F2CF0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F2CF0" w14:paraId="6D2525C6" w14:textId="77777777" w:rsidTr="1283E673">
        <w:tc>
          <w:tcPr>
            <w:tcW w:w="4962" w:type="dxa"/>
          </w:tcPr>
          <w:p w14:paraId="57842AD3" w14:textId="77777777" w:rsidR="0085747A" w:rsidRPr="00CF2CF0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>G</w:t>
            </w:r>
            <w:r w:rsidR="0085747A" w:rsidRPr="00CF2CF0">
              <w:rPr>
                <w:rFonts w:ascii="Times New Roman" w:hAnsi="Times New Roman"/>
                <w:sz w:val="24"/>
                <w:szCs w:val="24"/>
              </w:rPr>
              <w:t xml:space="preserve">odziny </w:t>
            </w:r>
            <w:r w:rsidR="003F205D" w:rsidRPr="00CF2CF0">
              <w:rPr>
                <w:rFonts w:ascii="Times New Roman" w:hAnsi="Times New Roman"/>
                <w:sz w:val="24"/>
                <w:szCs w:val="24"/>
              </w:rPr>
              <w:t>z </w:t>
            </w:r>
            <w:r w:rsidR="000A3CDF" w:rsidRPr="00CF2CF0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00CF2CF0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77777777" w:rsidR="0085747A" w:rsidRPr="00CF2CF0" w:rsidRDefault="00B762EC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61DC5" w:rsidRPr="00CF2CF0" w14:paraId="370080A6" w14:textId="77777777" w:rsidTr="1283E673">
        <w:tc>
          <w:tcPr>
            <w:tcW w:w="4962" w:type="dxa"/>
          </w:tcPr>
          <w:p w14:paraId="2750A6CD" w14:textId="77777777" w:rsidR="00C61DC5" w:rsidRPr="00CF2CF0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="000A3CDF" w:rsidRPr="00CF2CF0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CF2CF0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CF2CF0" w:rsidRDefault="00B762EC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61DC5" w:rsidRPr="00CF2CF0" w14:paraId="2F7F9F86" w14:textId="77777777" w:rsidTr="1283E673">
        <w:tc>
          <w:tcPr>
            <w:tcW w:w="4962" w:type="dxa"/>
          </w:tcPr>
          <w:p w14:paraId="7660431A" w14:textId="77777777" w:rsidR="0071620A" w:rsidRPr="00CF2CF0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CF2CF0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 xml:space="preserve">(przygotowanie do zajęć, egzaminu, napisanie referatu </w:t>
            </w:r>
            <w:r w:rsidR="00B762EC" w:rsidRPr="00CF2CF0">
              <w:rPr>
                <w:rFonts w:ascii="Times New Roman" w:hAnsi="Times New Roman"/>
                <w:sz w:val="24"/>
                <w:szCs w:val="24"/>
              </w:rPr>
              <w:t>itp</w:t>
            </w:r>
            <w:r w:rsidRPr="00CF2CF0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4677" w:type="dxa"/>
          </w:tcPr>
          <w:p w14:paraId="0F8EA849" w14:textId="77777777" w:rsidR="00C61DC5" w:rsidRPr="00CF2CF0" w:rsidRDefault="00B762EC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85747A" w:rsidRPr="00CF2CF0" w14:paraId="20B8E38B" w14:textId="77777777" w:rsidTr="1283E673">
        <w:tc>
          <w:tcPr>
            <w:tcW w:w="4962" w:type="dxa"/>
          </w:tcPr>
          <w:p w14:paraId="3D4B2727" w14:textId="77777777" w:rsidR="0085747A" w:rsidRPr="00CF2CF0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CF700D" w14:textId="77777777" w:rsidR="0085747A" w:rsidRPr="00CF2CF0" w:rsidRDefault="6C6317D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5747A" w:rsidRPr="00CF2CF0" w14:paraId="6B7A9073" w14:textId="77777777" w:rsidTr="1283E673">
        <w:tc>
          <w:tcPr>
            <w:tcW w:w="4962" w:type="dxa"/>
          </w:tcPr>
          <w:p w14:paraId="5FD1C35E" w14:textId="77777777" w:rsidR="0085747A" w:rsidRPr="00CF2CF0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F2CF0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85747A" w:rsidRPr="00CF2CF0" w:rsidRDefault="6771DEA1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2C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CF2CF0" w:rsidRDefault="00923D7D" w:rsidP="009C54AE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CF2CF0">
        <w:rPr>
          <w:b w:val="0"/>
          <w:i/>
          <w:smallCaps w:val="0"/>
          <w:szCs w:val="24"/>
        </w:rPr>
        <w:t xml:space="preserve">* </w:t>
      </w:r>
      <w:r w:rsidR="00C61DC5" w:rsidRPr="00CF2CF0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3F29E8" w14:textId="77777777" w:rsidR="003E1941" w:rsidRPr="00CF2CF0" w:rsidRDefault="003E1941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40334C7B" w14:textId="77777777" w:rsidR="0085747A" w:rsidRPr="00CF2CF0" w:rsidRDefault="0071620A" w:rsidP="009C54AE">
      <w:pPr>
        <w:pStyle w:val="Punktygwne"/>
        <w:spacing w:before="0" w:after="0"/>
        <w:rPr>
          <w:smallCaps w:val="0"/>
          <w:szCs w:val="24"/>
        </w:rPr>
      </w:pPr>
      <w:r w:rsidRPr="00CF2CF0">
        <w:rPr>
          <w:smallCaps w:val="0"/>
          <w:szCs w:val="24"/>
        </w:rPr>
        <w:t xml:space="preserve">6. </w:t>
      </w:r>
      <w:r w:rsidR="0085747A" w:rsidRPr="00CF2CF0">
        <w:rPr>
          <w:smallCaps w:val="0"/>
          <w:szCs w:val="24"/>
        </w:rPr>
        <w:t>PRAKTYKI ZAWO</w:t>
      </w:r>
      <w:r w:rsidR="009D3F3B" w:rsidRPr="00CF2CF0">
        <w:rPr>
          <w:smallCaps w:val="0"/>
          <w:szCs w:val="24"/>
        </w:rPr>
        <w:t>DOWE W RAMACH PRZEDMIOTU</w:t>
      </w:r>
    </w:p>
    <w:p w14:paraId="3B7B4B86" w14:textId="77777777" w:rsidR="0085747A" w:rsidRPr="00CF2CF0" w:rsidRDefault="0085747A" w:rsidP="009C54AE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CF2CF0" w14:paraId="146D6691" w14:textId="77777777" w:rsidTr="32570CF7">
        <w:trPr>
          <w:trHeight w:val="397"/>
        </w:trPr>
        <w:tc>
          <w:tcPr>
            <w:tcW w:w="3544" w:type="dxa"/>
          </w:tcPr>
          <w:p w14:paraId="55E98D25" w14:textId="77777777" w:rsidR="0085747A" w:rsidRPr="00CF2CF0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F2CF0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A0FF5F2" w14:textId="59485C99" w:rsidR="0085747A" w:rsidRPr="00CF2CF0" w:rsidRDefault="25A7826F" w:rsidP="32570CF7">
            <w:pPr>
              <w:pStyle w:val="Punktygwne"/>
              <w:spacing w:before="0" w:after="0"/>
              <w:rPr>
                <w:b w:val="0"/>
                <w:smallCaps w:val="0"/>
                <w:color w:val="000000"/>
              </w:rPr>
            </w:pPr>
            <w:r w:rsidRPr="32570CF7">
              <w:rPr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CF2CF0" w14:paraId="05EFD703" w14:textId="77777777" w:rsidTr="32570CF7">
        <w:trPr>
          <w:trHeight w:val="397"/>
        </w:trPr>
        <w:tc>
          <w:tcPr>
            <w:tcW w:w="3544" w:type="dxa"/>
          </w:tcPr>
          <w:p w14:paraId="7C3ADC5D" w14:textId="77777777" w:rsidR="0085747A" w:rsidRPr="00CF2CF0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F2CF0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630AD66" w14:textId="71477643" w:rsidR="0085747A" w:rsidRPr="00CF2CF0" w:rsidRDefault="66AF3BD8" w:rsidP="32570CF7">
            <w:pPr>
              <w:pStyle w:val="Punktygwne"/>
              <w:spacing w:before="0" w:after="0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Nie dotyczy</w:t>
            </w:r>
          </w:p>
        </w:tc>
      </w:tr>
    </w:tbl>
    <w:p w14:paraId="61829076" w14:textId="77777777" w:rsidR="003E1941" w:rsidRPr="00CF2CF0" w:rsidRDefault="003E1941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39A86D9E" w14:textId="22E002E7" w:rsidR="32570CF7" w:rsidRDefault="32570CF7">
      <w:r>
        <w:br w:type="page"/>
      </w:r>
    </w:p>
    <w:p w14:paraId="7630DC2B" w14:textId="77777777" w:rsidR="0085747A" w:rsidRPr="00CF2CF0" w:rsidRDefault="00675843" w:rsidP="009C54AE">
      <w:pPr>
        <w:pStyle w:val="Punktygwne"/>
        <w:spacing w:before="0" w:after="0"/>
        <w:rPr>
          <w:smallCaps w:val="0"/>
        </w:rPr>
      </w:pPr>
      <w:r w:rsidRPr="00CF2CF0">
        <w:rPr>
          <w:smallCaps w:val="0"/>
        </w:rPr>
        <w:lastRenderedPageBreak/>
        <w:t xml:space="preserve">7. </w:t>
      </w:r>
      <w:r w:rsidR="0085747A" w:rsidRPr="00CF2CF0">
        <w:rPr>
          <w:smallCaps w:val="0"/>
        </w:rPr>
        <w:t>LITERATURA</w:t>
      </w:r>
      <w:r w:rsidRPr="00CF2CF0">
        <w:rPr>
          <w:smallCaps w:val="0"/>
        </w:rPr>
        <w:t xml:space="preserve"> </w:t>
      </w:r>
    </w:p>
    <w:p w14:paraId="2BA226A1" w14:textId="77777777" w:rsidR="00EE0F66" w:rsidRPr="00CF2CF0" w:rsidRDefault="00EE0F66" w:rsidP="009C54AE">
      <w:pPr>
        <w:pStyle w:val="Punktygwne"/>
        <w:spacing w:before="0" w:after="0"/>
        <w:rPr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E0F66" w:rsidRPr="00CF2CF0" w14:paraId="0D3C1619" w14:textId="77777777" w:rsidTr="32570CF7">
        <w:tc>
          <w:tcPr>
            <w:tcW w:w="7513" w:type="dxa"/>
          </w:tcPr>
          <w:p w14:paraId="729C9695" w14:textId="77777777" w:rsidR="00EE0F66" w:rsidRPr="00CF2CF0" w:rsidRDefault="00EE0F6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Literatura podstawowa:</w:t>
            </w:r>
          </w:p>
          <w:p w14:paraId="65C88958" w14:textId="77777777" w:rsidR="00EE0F66" w:rsidRPr="00CF2CF0" w:rsidRDefault="00EE0F66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1. Instytucje i prawo Unii Europejskiej. Podręcznik dla kierunków prawa, zarządzania i administracji, J. Barcz, M. Górka, A. </w:t>
            </w:r>
            <w:proofErr w:type="spellStart"/>
            <w:r w:rsidRPr="00CF2CF0">
              <w:rPr>
                <w:b w:val="0"/>
                <w:smallCaps w:val="0"/>
                <w:sz w:val="22"/>
              </w:rPr>
              <w:t>Wyrozumska</w:t>
            </w:r>
            <w:proofErr w:type="spellEnd"/>
            <w:r w:rsidRPr="00CF2CF0">
              <w:rPr>
                <w:b w:val="0"/>
                <w:smallCaps w:val="0"/>
                <w:sz w:val="22"/>
              </w:rPr>
              <w:t>, Warszawa 2020.</w:t>
            </w:r>
          </w:p>
          <w:p w14:paraId="3462B075" w14:textId="77777777" w:rsidR="00EE0F66" w:rsidRPr="00CF2CF0" w:rsidRDefault="00EE0F66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2. Prawo Instytucjonalne Unii Europejskiej, M. Kenig – Witkowska (red.), A. Łazowski, R. </w:t>
            </w:r>
            <w:proofErr w:type="spellStart"/>
            <w:r w:rsidRPr="00CF2CF0">
              <w:rPr>
                <w:b w:val="0"/>
                <w:smallCaps w:val="0"/>
                <w:sz w:val="22"/>
              </w:rPr>
              <w:t>Ostryhański</w:t>
            </w:r>
            <w:proofErr w:type="spellEnd"/>
            <w:r w:rsidRPr="00CF2CF0">
              <w:rPr>
                <w:b w:val="0"/>
                <w:smallCaps w:val="0"/>
                <w:sz w:val="22"/>
              </w:rPr>
              <w:t>, Warszawa 2019.</w:t>
            </w:r>
          </w:p>
          <w:p w14:paraId="7C04C26C" w14:textId="77777777" w:rsidR="00EE0F66" w:rsidRPr="00CF2CF0" w:rsidRDefault="00EE0F66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3. Prawo Unii Europejskiej z uwzględnieniem Traktatu z Lizbony, A. Kuś (red.), Lublin 2010 (oraz wydania nowsze).</w:t>
            </w:r>
          </w:p>
          <w:p w14:paraId="45AB086C" w14:textId="77777777" w:rsidR="00EE0F66" w:rsidRPr="00CF2CF0" w:rsidRDefault="00EE0F66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4. System agencji Unii Europejskiej, A. </w:t>
            </w:r>
            <w:proofErr w:type="spellStart"/>
            <w:r w:rsidRPr="00CF2CF0">
              <w:rPr>
                <w:b w:val="0"/>
                <w:smallCaps w:val="0"/>
                <w:sz w:val="22"/>
              </w:rPr>
              <w:t>Nitszke</w:t>
            </w:r>
            <w:proofErr w:type="spellEnd"/>
            <w:r w:rsidRPr="00CF2CF0">
              <w:rPr>
                <w:b w:val="0"/>
                <w:smallCaps w:val="0"/>
                <w:sz w:val="22"/>
              </w:rPr>
              <w:t xml:space="preserve"> (red.), Kraków 2017.</w:t>
            </w:r>
          </w:p>
        </w:tc>
      </w:tr>
      <w:tr w:rsidR="00EE0F66" w:rsidRPr="00CF2CF0" w14:paraId="3AD4BC99" w14:textId="77777777" w:rsidTr="32570CF7">
        <w:tc>
          <w:tcPr>
            <w:tcW w:w="7513" w:type="dxa"/>
          </w:tcPr>
          <w:p w14:paraId="1616B1D9" w14:textId="77777777" w:rsidR="00EE0F66" w:rsidRPr="00CF2CF0" w:rsidRDefault="00EE0F6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14:paraId="17AD93B2" w14:textId="77777777" w:rsidR="00EE0F66" w:rsidRPr="00CF2CF0" w:rsidRDefault="00EE0F6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35D2CF63" w14:textId="77777777" w:rsidR="00EE0F66" w:rsidRPr="00CF2CF0" w:rsidRDefault="00EE0F66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1. Wprowadzenie do prawa Wspólnot Europejskich (Unii Europejskiej), Andrzej Wróbel (red.), Zakamycze 2004.</w:t>
            </w:r>
          </w:p>
          <w:p w14:paraId="162385ED" w14:textId="77777777" w:rsidR="00EE0F66" w:rsidRPr="00CF2CF0" w:rsidRDefault="00EE0F66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2. Integracja europejska, Elżbieta Dynia, Warszawa 2006.</w:t>
            </w:r>
          </w:p>
          <w:p w14:paraId="79B898AB" w14:textId="77777777" w:rsidR="00EE0F66" w:rsidRPr="00CF2CF0" w:rsidRDefault="00EE0F66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3. Unia Europejska: podręcznik akademicki dla studentów nauk humanistycznych. T. 1, Geneza, system, prawo, Witold M. Góralski (red.), Warszawa 2007.</w:t>
            </w:r>
          </w:p>
          <w:p w14:paraId="705B22A0" w14:textId="77777777" w:rsidR="00EE0F66" w:rsidRPr="00CF2CF0" w:rsidRDefault="00EE0F66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4.Meritum Unia Europejska. Prawo instytucjonalne i gospodarcze, A. Łazowski (red.), Warszawa 2007. </w:t>
            </w:r>
            <w:r w:rsidRPr="00CF2CF0">
              <w:rPr>
                <w:b w:val="0"/>
                <w:smallCaps w:val="0"/>
                <w:sz w:val="22"/>
              </w:rPr>
              <w:tab/>
              <w:t xml:space="preserve"> </w:t>
            </w:r>
          </w:p>
          <w:p w14:paraId="78D86678" w14:textId="77777777" w:rsidR="00EE0F66" w:rsidRPr="00CF2CF0" w:rsidRDefault="00EE0F66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5. Instytucje i prawo Unii Europejskiej: podręcznik dla kierunków zarządzania i administracji, J. Barcz, M. Górka, A. </w:t>
            </w:r>
            <w:proofErr w:type="spellStart"/>
            <w:r w:rsidRPr="00CF2CF0">
              <w:rPr>
                <w:b w:val="0"/>
                <w:smallCaps w:val="0"/>
                <w:sz w:val="22"/>
              </w:rPr>
              <w:t>Wyrozumska</w:t>
            </w:r>
            <w:proofErr w:type="spellEnd"/>
            <w:r w:rsidRPr="00CF2CF0">
              <w:rPr>
                <w:b w:val="0"/>
                <w:smallCaps w:val="0"/>
                <w:sz w:val="22"/>
              </w:rPr>
              <w:t>, Warszawa 2010 (wyd. 2).</w:t>
            </w:r>
          </w:p>
          <w:p w14:paraId="53D60128" w14:textId="77777777" w:rsidR="00EE0F66" w:rsidRPr="00CF2CF0" w:rsidRDefault="00EE0F66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6. Ustrój Unii Europejskiej. Tom 1, J. Barcz (red.), Warszawa 2010. </w:t>
            </w:r>
          </w:p>
          <w:p w14:paraId="34861C74" w14:textId="77777777" w:rsidR="00EE0F66" w:rsidRPr="00CF2CF0" w:rsidRDefault="00EE0F66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>7. Polska w strukturach Unii Europejskiej. Doświadczenia - oczekiwania – wyzwania, M. Marczewska-</w:t>
            </w:r>
            <w:proofErr w:type="spellStart"/>
            <w:r w:rsidRPr="00CF2CF0">
              <w:rPr>
                <w:b w:val="0"/>
                <w:smallCaps w:val="0"/>
                <w:sz w:val="22"/>
              </w:rPr>
              <w:t>Rytko</w:t>
            </w:r>
            <w:proofErr w:type="spellEnd"/>
            <w:r w:rsidRPr="00CF2CF0">
              <w:rPr>
                <w:b w:val="0"/>
                <w:smallCaps w:val="0"/>
                <w:sz w:val="22"/>
              </w:rPr>
              <w:t xml:space="preserve">, Lublin 2010. </w:t>
            </w:r>
          </w:p>
          <w:p w14:paraId="67889657" w14:textId="77777777" w:rsidR="00EE0F66" w:rsidRPr="00CF2CF0" w:rsidRDefault="00EE0F66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8.Implementacja unijnej polityki regionalnej w Polsce, J. Szafran, Lublin 2010. </w:t>
            </w:r>
            <w:r w:rsidRPr="00CF2CF0">
              <w:rPr>
                <w:b w:val="0"/>
                <w:smallCaps w:val="0"/>
                <w:sz w:val="22"/>
              </w:rPr>
              <w:tab/>
              <w:t xml:space="preserve"> </w:t>
            </w:r>
          </w:p>
          <w:p w14:paraId="752E7CC3" w14:textId="77777777" w:rsidR="00EE0F66" w:rsidRPr="00CF2CF0" w:rsidRDefault="00EE0F66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9. Ponadnarodowość w systemie politycznym Unii Europejskiej, J. Ruszkowski, Warszawa 2010. </w:t>
            </w:r>
            <w:r w:rsidRPr="00CF2CF0">
              <w:rPr>
                <w:b w:val="0"/>
                <w:smallCaps w:val="0"/>
                <w:sz w:val="22"/>
              </w:rPr>
              <w:tab/>
              <w:t xml:space="preserve"> </w:t>
            </w:r>
          </w:p>
          <w:p w14:paraId="2B6FE4C6" w14:textId="77777777" w:rsidR="00EE0F66" w:rsidRPr="00CF2CF0" w:rsidRDefault="00EE0F66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10. Prawo Unii Europejskiej z uwzględnieniem Traktatu z Lizbony, J. Barcik, A. </w:t>
            </w:r>
            <w:proofErr w:type="spellStart"/>
            <w:r w:rsidRPr="00CF2CF0">
              <w:rPr>
                <w:b w:val="0"/>
                <w:smallCaps w:val="0"/>
                <w:sz w:val="22"/>
              </w:rPr>
              <w:t>Wentkowska</w:t>
            </w:r>
            <w:proofErr w:type="spellEnd"/>
            <w:r w:rsidRPr="00CF2CF0">
              <w:rPr>
                <w:b w:val="0"/>
                <w:smallCaps w:val="0"/>
                <w:sz w:val="22"/>
              </w:rPr>
              <w:t xml:space="preserve">, Warszawa 2011. </w:t>
            </w:r>
          </w:p>
          <w:p w14:paraId="6A0BD370" w14:textId="77777777" w:rsidR="00EE0F66" w:rsidRPr="00CF2CF0" w:rsidRDefault="00EE0F66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11. Prawo europejskie, M. </w:t>
            </w:r>
            <w:proofErr w:type="spellStart"/>
            <w:r w:rsidRPr="00CF2CF0">
              <w:rPr>
                <w:b w:val="0"/>
                <w:smallCaps w:val="0"/>
                <w:sz w:val="22"/>
              </w:rPr>
              <w:t>Ahlt</w:t>
            </w:r>
            <w:proofErr w:type="spellEnd"/>
            <w:r w:rsidRPr="00CF2CF0">
              <w:rPr>
                <w:b w:val="0"/>
                <w:smallCaps w:val="0"/>
                <w:sz w:val="22"/>
              </w:rPr>
              <w:t xml:space="preserve">, M. </w:t>
            </w:r>
            <w:proofErr w:type="spellStart"/>
            <w:r w:rsidRPr="00CF2CF0">
              <w:rPr>
                <w:b w:val="0"/>
                <w:smallCaps w:val="0"/>
                <w:sz w:val="22"/>
              </w:rPr>
              <w:t>Szpunar</w:t>
            </w:r>
            <w:proofErr w:type="spellEnd"/>
            <w:r w:rsidRPr="00CF2CF0">
              <w:rPr>
                <w:b w:val="0"/>
                <w:smallCaps w:val="0"/>
                <w:sz w:val="22"/>
              </w:rPr>
              <w:t xml:space="preserve">, Warszawa 2011. </w:t>
            </w:r>
          </w:p>
          <w:p w14:paraId="0F396D51" w14:textId="77777777" w:rsidR="00EE0F66" w:rsidRPr="00CF2CF0" w:rsidRDefault="00EE0F66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12. Umowy międzynarodowe Unii Europejskiej po Traktacie z Lizbony, J. Sozański, Poznań 2011.  </w:t>
            </w:r>
          </w:p>
          <w:p w14:paraId="49DABAE8" w14:textId="77777777" w:rsidR="00EE0F66" w:rsidRPr="00CF2CF0" w:rsidRDefault="00EE0F66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00CF2CF0">
              <w:rPr>
                <w:b w:val="0"/>
                <w:smallCaps w:val="0"/>
                <w:sz w:val="22"/>
              </w:rPr>
              <w:t xml:space="preserve">13. Historia integracji europejskiej, K. </w:t>
            </w:r>
            <w:proofErr w:type="spellStart"/>
            <w:r w:rsidRPr="00CF2CF0">
              <w:rPr>
                <w:b w:val="0"/>
                <w:smallCaps w:val="0"/>
                <w:sz w:val="22"/>
              </w:rPr>
              <w:t>Łastawski</w:t>
            </w:r>
            <w:proofErr w:type="spellEnd"/>
            <w:r w:rsidRPr="00CF2CF0">
              <w:rPr>
                <w:b w:val="0"/>
                <w:smallCaps w:val="0"/>
                <w:sz w:val="22"/>
              </w:rPr>
              <w:t xml:space="preserve">, Toruń 2011.  </w:t>
            </w:r>
          </w:p>
          <w:p w14:paraId="2181A16D" w14:textId="249FA512" w:rsidR="00EE0F66" w:rsidRPr="00CF2CF0" w:rsidRDefault="6215161D" w:rsidP="32570CF7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32570CF7">
              <w:rPr>
                <w:b w:val="0"/>
                <w:smallCaps w:val="0"/>
                <w:sz w:val="22"/>
              </w:rPr>
              <w:t xml:space="preserve">14. Integracja europejska w świetle Traktatu z Lizbony. Aspekty ekonomiczne,  </w:t>
            </w:r>
          </w:p>
          <w:p w14:paraId="7BAC16A4" w14:textId="0C042AA3" w:rsidR="00EE0F66" w:rsidRPr="00CF2CF0" w:rsidRDefault="6215161D" w:rsidP="32570CF7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 w:rsidRPr="32570CF7">
              <w:rPr>
                <w:b w:val="0"/>
                <w:smallCaps w:val="0"/>
                <w:sz w:val="22"/>
              </w:rPr>
              <w:t xml:space="preserve">J. Barcz, E. Ka-wecka – Wyrzykowska, K. Michałowska – </w:t>
            </w:r>
            <w:proofErr w:type="spellStart"/>
            <w:r w:rsidRPr="32570CF7">
              <w:rPr>
                <w:b w:val="0"/>
                <w:smallCaps w:val="0"/>
                <w:sz w:val="22"/>
              </w:rPr>
              <w:t>Gorywoda</w:t>
            </w:r>
            <w:proofErr w:type="spellEnd"/>
            <w:r w:rsidRPr="32570CF7">
              <w:rPr>
                <w:b w:val="0"/>
                <w:smallCaps w:val="0"/>
                <w:sz w:val="22"/>
              </w:rPr>
              <w:t xml:space="preserve">, Warszawa 2012. </w:t>
            </w:r>
          </w:p>
        </w:tc>
      </w:tr>
    </w:tbl>
    <w:p w14:paraId="0DE4B5B7" w14:textId="77777777" w:rsidR="00EE0F66" w:rsidRPr="00CF2CF0" w:rsidRDefault="00EE0F66" w:rsidP="009C54AE">
      <w:pPr>
        <w:pStyle w:val="Punktygwne"/>
        <w:spacing w:before="0" w:after="0"/>
        <w:rPr>
          <w:smallCaps w:val="0"/>
        </w:rPr>
      </w:pPr>
    </w:p>
    <w:p w14:paraId="66204FF1" w14:textId="77777777" w:rsidR="00EE0F66" w:rsidRPr="00CF2CF0" w:rsidRDefault="00EE0F66" w:rsidP="009C54AE">
      <w:pPr>
        <w:pStyle w:val="Punktygwne"/>
        <w:spacing w:before="0" w:after="0"/>
        <w:rPr>
          <w:smallCaps w:val="0"/>
        </w:rPr>
      </w:pPr>
    </w:p>
    <w:p w14:paraId="2DBF0D7D" w14:textId="77777777" w:rsidR="00EE0F66" w:rsidRPr="00CF2CF0" w:rsidRDefault="00EE0F66" w:rsidP="009C54AE">
      <w:pPr>
        <w:pStyle w:val="Punktygwne"/>
        <w:spacing w:before="0" w:after="0"/>
        <w:rPr>
          <w:smallCaps w:val="0"/>
          <w:szCs w:val="24"/>
        </w:rPr>
      </w:pPr>
    </w:p>
    <w:p w14:paraId="6B62F1B3" w14:textId="77777777" w:rsidR="0085747A" w:rsidRPr="00CF2CF0" w:rsidRDefault="0085747A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41F88A98" w14:textId="77777777" w:rsidR="0085747A" w:rsidRPr="00CF2CF0" w:rsidRDefault="0085747A" w:rsidP="00F83B28">
      <w:pPr>
        <w:pStyle w:val="Punktygwne"/>
        <w:spacing w:before="0" w:after="0"/>
        <w:ind w:left="360"/>
        <w:rPr>
          <w:szCs w:val="24"/>
        </w:rPr>
      </w:pPr>
      <w:r w:rsidRPr="00CF2CF0">
        <w:rPr>
          <w:b w:val="0"/>
          <w:smallCaps w:val="0"/>
          <w:szCs w:val="24"/>
        </w:rPr>
        <w:t>Akceptacja Kierownika Jednostki lub osoby upoważnionej</w:t>
      </w:r>
    </w:p>
    <w:sectPr w:rsidR="0085747A" w:rsidRPr="00CF2CF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BA1D1" w14:textId="77777777" w:rsidR="00A15358" w:rsidRDefault="00A15358" w:rsidP="00C16ABF">
      <w:pPr>
        <w:spacing w:after="0" w:line="240" w:lineRule="auto"/>
      </w:pPr>
      <w:r>
        <w:separator/>
      </w:r>
    </w:p>
  </w:endnote>
  <w:endnote w:type="continuationSeparator" w:id="0">
    <w:p w14:paraId="43F5FCD0" w14:textId="77777777" w:rsidR="00A15358" w:rsidRDefault="00A1535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75325" w14:textId="77777777" w:rsidR="00A15358" w:rsidRDefault="00A15358" w:rsidP="00C16ABF">
      <w:pPr>
        <w:spacing w:after="0" w:line="240" w:lineRule="auto"/>
      </w:pPr>
      <w:r>
        <w:separator/>
      </w:r>
    </w:p>
  </w:footnote>
  <w:footnote w:type="continuationSeparator" w:id="0">
    <w:p w14:paraId="7840B0C9" w14:textId="77777777" w:rsidR="00A15358" w:rsidRDefault="00A15358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AA6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57E5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6D11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DFB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35E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502"/>
    <w:rsid w:val="00916188"/>
    <w:rsid w:val="00923D7D"/>
    <w:rsid w:val="009508DF"/>
    <w:rsid w:val="00950DAC"/>
    <w:rsid w:val="00954A07"/>
    <w:rsid w:val="009569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358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762EC"/>
    <w:rsid w:val="00B8056E"/>
    <w:rsid w:val="00B819C8"/>
    <w:rsid w:val="00B82308"/>
    <w:rsid w:val="00B90885"/>
    <w:rsid w:val="00BB520A"/>
    <w:rsid w:val="00BC1B62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3829"/>
    <w:rsid w:val="00CD6897"/>
    <w:rsid w:val="00CE5BAC"/>
    <w:rsid w:val="00CF25BE"/>
    <w:rsid w:val="00CF2CF0"/>
    <w:rsid w:val="00CF78ED"/>
    <w:rsid w:val="00D02B25"/>
    <w:rsid w:val="00D02EBA"/>
    <w:rsid w:val="00D17C3C"/>
    <w:rsid w:val="00D26B2C"/>
    <w:rsid w:val="00D3397B"/>
    <w:rsid w:val="00D352C9"/>
    <w:rsid w:val="00D41EF7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BCC5"/>
    <w:rsid w:val="00E960BB"/>
    <w:rsid w:val="00EA2074"/>
    <w:rsid w:val="00EA4832"/>
    <w:rsid w:val="00EA4E9D"/>
    <w:rsid w:val="00EC4899"/>
    <w:rsid w:val="00ED03AB"/>
    <w:rsid w:val="00ED32D2"/>
    <w:rsid w:val="00EE0F66"/>
    <w:rsid w:val="00EE32DE"/>
    <w:rsid w:val="00EE5457"/>
    <w:rsid w:val="00F070AB"/>
    <w:rsid w:val="00F17567"/>
    <w:rsid w:val="00F27A7B"/>
    <w:rsid w:val="00F526AF"/>
    <w:rsid w:val="00F617C3"/>
    <w:rsid w:val="00F61A26"/>
    <w:rsid w:val="00F625B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34881A"/>
    <w:rsid w:val="0620BE05"/>
    <w:rsid w:val="06BF3D04"/>
    <w:rsid w:val="0757FE49"/>
    <w:rsid w:val="07F864DC"/>
    <w:rsid w:val="08DBA367"/>
    <w:rsid w:val="094CA88E"/>
    <w:rsid w:val="0E0BAFD7"/>
    <w:rsid w:val="11F79BB0"/>
    <w:rsid w:val="1283E673"/>
    <w:rsid w:val="14436705"/>
    <w:rsid w:val="152F3C72"/>
    <w:rsid w:val="170F9C99"/>
    <w:rsid w:val="1AFB05B2"/>
    <w:rsid w:val="1BA5F4BC"/>
    <w:rsid w:val="1C5CF79D"/>
    <w:rsid w:val="1D1D2AE6"/>
    <w:rsid w:val="2373440D"/>
    <w:rsid w:val="251C916F"/>
    <w:rsid w:val="2534C1F0"/>
    <w:rsid w:val="25A7826F"/>
    <w:rsid w:val="2942A829"/>
    <w:rsid w:val="29C9D3C8"/>
    <w:rsid w:val="2A93E14B"/>
    <w:rsid w:val="2BF8DDC6"/>
    <w:rsid w:val="310322CF"/>
    <w:rsid w:val="314D5165"/>
    <w:rsid w:val="32570CF7"/>
    <w:rsid w:val="32B8ABBA"/>
    <w:rsid w:val="3A8338D4"/>
    <w:rsid w:val="3B7830EC"/>
    <w:rsid w:val="3D373A89"/>
    <w:rsid w:val="3FA6B514"/>
    <w:rsid w:val="4036B3A9"/>
    <w:rsid w:val="4097FC8F"/>
    <w:rsid w:val="4180BEC9"/>
    <w:rsid w:val="452B81F1"/>
    <w:rsid w:val="454C2369"/>
    <w:rsid w:val="486322B3"/>
    <w:rsid w:val="4972A851"/>
    <w:rsid w:val="5073C43E"/>
    <w:rsid w:val="52FC6726"/>
    <w:rsid w:val="53AB6500"/>
    <w:rsid w:val="545F27E2"/>
    <w:rsid w:val="5659B56A"/>
    <w:rsid w:val="57F585CB"/>
    <w:rsid w:val="5BB8D4C5"/>
    <w:rsid w:val="5CAFCE91"/>
    <w:rsid w:val="602D3E2F"/>
    <w:rsid w:val="60AF9077"/>
    <w:rsid w:val="61E7C5DD"/>
    <w:rsid w:val="62082295"/>
    <w:rsid w:val="6215161D"/>
    <w:rsid w:val="62902B04"/>
    <w:rsid w:val="62BCB6E4"/>
    <w:rsid w:val="6335ACAE"/>
    <w:rsid w:val="65428A54"/>
    <w:rsid w:val="66AF3BD8"/>
    <w:rsid w:val="67011712"/>
    <w:rsid w:val="6771DEA1"/>
    <w:rsid w:val="6988BCE0"/>
    <w:rsid w:val="6A22B57D"/>
    <w:rsid w:val="6BD48835"/>
    <w:rsid w:val="6C6317D5"/>
    <w:rsid w:val="6CC05DA2"/>
    <w:rsid w:val="6D8E849C"/>
    <w:rsid w:val="6F41FF2A"/>
    <w:rsid w:val="717AA668"/>
    <w:rsid w:val="75C42AA8"/>
    <w:rsid w:val="76AB509D"/>
    <w:rsid w:val="7CC54695"/>
    <w:rsid w:val="7DCF3C8D"/>
    <w:rsid w:val="7F26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1BF12"/>
  <w15:docId w15:val="{A17B2391-EE48-4B81-B643-CA73DF3D6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D8E3F-ED28-4984-95E3-64C043A4C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962</Words>
  <Characters>5774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8</cp:revision>
  <cp:lastPrinted>2019-02-06T21:12:00Z</cp:lastPrinted>
  <dcterms:created xsi:type="dcterms:W3CDTF">2023-09-26T11:59:00Z</dcterms:created>
  <dcterms:modified xsi:type="dcterms:W3CDTF">2024-09-02T12:16:00Z</dcterms:modified>
</cp:coreProperties>
</file>